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047" w:rsidRPr="00A81C93" w:rsidRDefault="00582047" w:rsidP="00FC4CA7">
      <w:pPr>
        <w:rPr>
          <w:rFonts w:ascii="Arial" w:hAnsi="Arial" w:cs="Arial"/>
          <w:highlight w:val="red"/>
        </w:rPr>
      </w:pPr>
      <w:bookmarkStart w:id="0" w:name="_GoBack"/>
      <w:bookmarkEnd w:id="0"/>
    </w:p>
    <w:p w:rsidR="00582047" w:rsidRPr="00A81C93" w:rsidRDefault="00582047" w:rsidP="00FC4CA7">
      <w:pPr>
        <w:rPr>
          <w:rFonts w:ascii="Arial" w:hAnsi="Arial" w:cs="Arial"/>
          <w:highlight w:val="red"/>
        </w:rPr>
      </w:pPr>
    </w:p>
    <w:p w:rsidR="00A1194D" w:rsidRPr="00A81C93" w:rsidRDefault="00853207" w:rsidP="00A1194D">
      <w:pPr>
        <w:ind w:firstLine="708"/>
        <w:rPr>
          <w:rFonts w:ascii="Arial" w:hAnsi="Arial" w:cs="Arial"/>
        </w:rPr>
      </w:pPr>
      <w:r w:rsidRPr="00A81C93">
        <w:rPr>
          <w:rFonts w:ascii="Arial" w:hAnsi="Arial" w:cs="Arial"/>
          <w:noProof/>
        </w:rPr>
        <w:drawing>
          <wp:inline distT="0" distB="0" distL="0" distR="0">
            <wp:extent cx="478155" cy="55308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</w:tblGrid>
      <w:tr w:rsidR="00A1194D" w:rsidRPr="00A81C93">
        <w:tblPrEx>
          <w:tblCellMar>
            <w:top w:w="0" w:type="dxa"/>
            <w:bottom w:w="0" w:type="dxa"/>
          </w:tblCellMar>
        </w:tblPrEx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A1194D" w:rsidRPr="00A81C93" w:rsidRDefault="00A1194D" w:rsidP="007A5000">
            <w:pPr>
              <w:jc w:val="both"/>
              <w:rPr>
                <w:rFonts w:ascii="Arial" w:hAnsi="Arial" w:cs="Arial"/>
              </w:rPr>
            </w:pPr>
            <w:r w:rsidRPr="00A81C93">
              <w:rPr>
                <w:rFonts w:ascii="Arial" w:hAnsi="Arial" w:cs="Arial"/>
                <w:b/>
              </w:rPr>
              <w:t>OBČINA JESENICE</w:t>
            </w:r>
          </w:p>
        </w:tc>
      </w:tr>
      <w:tr w:rsidR="00A1194D" w:rsidRPr="00A81C93">
        <w:tblPrEx>
          <w:tblCellMar>
            <w:top w:w="0" w:type="dxa"/>
            <w:bottom w:w="0" w:type="dxa"/>
          </w:tblCellMar>
        </w:tblPrEx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A1194D" w:rsidRPr="00A81C93" w:rsidRDefault="00A1194D" w:rsidP="007A5000">
            <w:pPr>
              <w:pStyle w:val="Naslov2"/>
              <w:rPr>
                <w:rFonts w:ascii="Arial" w:hAnsi="Arial" w:cs="Arial"/>
                <w:sz w:val="20"/>
              </w:rPr>
            </w:pPr>
            <w:r w:rsidRPr="00A81C93">
              <w:rPr>
                <w:rFonts w:ascii="Arial" w:hAnsi="Arial" w:cs="Arial"/>
                <w:sz w:val="20"/>
              </w:rPr>
              <w:t xml:space="preserve">           Župan</w:t>
            </w:r>
          </w:p>
        </w:tc>
      </w:tr>
    </w:tbl>
    <w:p w:rsidR="00A1194D" w:rsidRPr="00A81C93" w:rsidRDefault="00A1194D" w:rsidP="00A1194D">
      <w:pPr>
        <w:jc w:val="both"/>
        <w:rPr>
          <w:rFonts w:ascii="Arial" w:hAnsi="Arial" w:cs="Arial"/>
        </w:rPr>
      </w:pPr>
    </w:p>
    <w:p w:rsidR="00CE494D" w:rsidRPr="00A81C93" w:rsidRDefault="00CE494D" w:rsidP="00CE494D">
      <w:pPr>
        <w:pStyle w:val="Telobesedila2"/>
        <w:spacing w:line="240" w:lineRule="auto"/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 xml:space="preserve">Na podlagi </w:t>
      </w:r>
      <w:r w:rsidR="004624D1" w:rsidRPr="00A81C93">
        <w:rPr>
          <w:rFonts w:ascii="Arial" w:hAnsi="Arial" w:cs="Arial"/>
        </w:rPr>
        <w:t>9</w:t>
      </w:r>
      <w:r w:rsidRPr="00A81C93">
        <w:rPr>
          <w:rFonts w:ascii="Arial" w:hAnsi="Arial" w:cs="Arial"/>
        </w:rPr>
        <w:t xml:space="preserve">. člena </w:t>
      </w:r>
      <w:r w:rsidR="004624D1" w:rsidRPr="00A81C93">
        <w:rPr>
          <w:rFonts w:ascii="Arial" w:hAnsi="Arial" w:cs="Arial"/>
        </w:rPr>
        <w:t>Odloka o dodeljevanju sredstev za programe s področja športa v občini Jesenice (Ur. list RS, št. 84/2012</w:t>
      </w:r>
      <w:r w:rsidR="004028E5">
        <w:rPr>
          <w:rFonts w:ascii="Arial" w:hAnsi="Arial" w:cs="Arial"/>
        </w:rPr>
        <w:t>,</w:t>
      </w:r>
      <w:r w:rsidR="004624D1" w:rsidRPr="00A81C93">
        <w:rPr>
          <w:rFonts w:ascii="Arial" w:hAnsi="Arial" w:cs="Arial"/>
        </w:rPr>
        <w:t xml:space="preserve"> z dne 09.11.2012</w:t>
      </w:r>
      <w:r w:rsidR="002D02B4">
        <w:rPr>
          <w:rFonts w:ascii="Arial" w:hAnsi="Arial" w:cs="Arial"/>
        </w:rPr>
        <w:t xml:space="preserve"> in sprem.</w:t>
      </w:r>
      <w:r w:rsidR="004624D1" w:rsidRPr="00A81C93">
        <w:rPr>
          <w:rFonts w:ascii="Arial" w:hAnsi="Arial" w:cs="Arial"/>
        </w:rPr>
        <w:t>)</w:t>
      </w:r>
      <w:r w:rsidRPr="00A81C93">
        <w:rPr>
          <w:rFonts w:ascii="Arial" w:hAnsi="Arial" w:cs="Arial"/>
        </w:rPr>
        <w:t xml:space="preserve">, </w:t>
      </w:r>
      <w:r w:rsidR="00287CF5" w:rsidRPr="00A81C93">
        <w:rPr>
          <w:rFonts w:ascii="Arial" w:hAnsi="Arial" w:cs="Arial"/>
        </w:rPr>
        <w:t>objavljam</w:t>
      </w:r>
      <w:r w:rsidRPr="00A81C93">
        <w:rPr>
          <w:rFonts w:ascii="Arial" w:hAnsi="Arial" w:cs="Arial"/>
        </w:rPr>
        <w:t xml:space="preserve"> naslednji</w:t>
      </w:r>
    </w:p>
    <w:p w:rsidR="00A1194D" w:rsidRPr="00A81C93" w:rsidRDefault="00A1194D" w:rsidP="00CC149A">
      <w:pPr>
        <w:pStyle w:val="Telobesedila3"/>
        <w:jc w:val="both"/>
        <w:rPr>
          <w:rFonts w:ascii="Arial" w:hAnsi="Arial" w:cs="Arial"/>
          <w:sz w:val="20"/>
          <w:szCs w:val="20"/>
        </w:rPr>
      </w:pPr>
    </w:p>
    <w:p w:rsidR="00A1194D" w:rsidRPr="00A81C93" w:rsidRDefault="00FE7DE7" w:rsidP="00A1194D">
      <w:pPr>
        <w:jc w:val="center"/>
        <w:rPr>
          <w:rFonts w:ascii="Arial" w:hAnsi="Arial" w:cs="Arial"/>
          <w:b/>
        </w:rPr>
      </w:pPr>
      <w:r w:rsidRPr="00A81C93">
        <w:rPr>
          <w:rFonts w:ascii="Arial" w:hAnsi="Arial" w:cs="Arial"/>
          <w:b/>
        </w:rPr>
        <w:t>JAVNI RAZPIS ZA SOFINANCIRANJE DELA PLAČILA TRENERJEV, KI IZVAJAJO PROGRAME NAMENJENI VZGOJI OTROK IN MLADINE USMERJENE V KAKOVOST</w:t>
      </w:r>
      <w:r w:rsidR="004028E5">
        <w:rPr>
          <w:rFonts w:ascii="Arial" w:hAnsi="Arial" w:cs="Arial"/>
          <w:b/>
        </w:rPr>
        <w:t>NI IN VRHUNSKI ŠPORT V LETU 2016</w:t>
      </w:r>
    </w:p>
    <w:p w:rsidR="00FE7DE7" w:rsidRPr="00A81C93" w:rsidRDefault="00FE7DE7" w:rsidP="00A1194D">
      <w:pPr>
        <w:jc w:val="center"/>
        <w:rPr>
          <w:rFonts w:ascii="Arial" w:hAnsi="Arial" w:cs="Arial"/>
          <w:b/>
        </w:rPr>
      </w:pPr>
    </w:p>
    <w:p w:rsidR="00A1194D" w:rsidRPr="00A81C93" w:rsidRDefault="00A1194D" w:rsidP="00A1194D">
      <w:pPr>
        <w:pStyle w:val="Naslov4"/>
        <w:numPr>
          <w:ilvl w:val="0"/>
          <w:numId w:val="6"/>
        </w:numPr>
        <w:tabs>
          <w:tab w:val="clear" w:pos="720"/>
        </w:tabs>
        <w:ind w:left="284" w:hanging="284"/>
        <w:rPr>
          <w:rFonts w:cs="Arial"/>
          <w:sz w:val="20"/>
        </w:rPr>
      </w:pPr>
      <w:r w:rsidRPr="00A81C93">
        <w:rPr>
          <w:rFonts w:cs="Arial"/>
          <w:sz w:val="20"/>
        </w:rPr>
        <w:t>Naročnik javnega razpisa</w:t>
      </w:r>
      <w:r w:rsidR="00C76366" w:rsidRPr="00A81C93">
        <w:rPr>
          <w:rFonts w:cs="Arial"/>
          <w:sz w:val="20"/>
        </w:rPr>
        <w:t>:</w:t>
      </w:r>
    </w:p>
    <w:p w:rsidR="00A1194D" w:rsidRPr="00A81C93" w:rsidRDefault="00A1194D" w:rsidP="00763638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Naročnik javnega razpisa je Občina Jesenice, Cesta železarjev 6, 4270 Jesenice.</w:t>
      </w:r>
    </w:p>
    <w:p w:rsidR="00A1194D" w:rsidRDefault="00A1194D" w:rsidP="00A1194D">
      <w:pPr>
        <w:tabs>
          <w:tab w:val="left" w:pos="360"/>
        </w:tabs>
        <w:jc w:val="both"/>
        <w:rPr>
          <w:rFonts w:ascii="Arial" w:hAnsi="Arial" w:cs="Arial"/>
        </w:rPr>
      </w:pPr>
    </w:p>
    <w:p w:rsidR="00C84460" w:rsidRPr="00A81C93" w:rsidRDefault="00C84460" w:rsidP="00A1194D">
      <w:pPr>
        <w:tabs>
          <w:tab w:val="left" w:pos="360"/>
        </w:tabs>
        <w:jc w:val="both"/>
        <w:rPr>
          <w:rFonts w:ascii="Arial" w:hAnsi="Arial" w:cs="Arial"/>
        </w:rPr>
      </w:pPr>
    </w:p>
    <w:p w:rsidR="00A1194D" w:rsidRPr="00A81C93" w:rsidRDefault="00323F3D" w:rsidP="00A1194D">
      <w:pPr>
        <w:pStyle w:val="Naslov4"/>
        <w:numPr>
          <w:ilvl w:val="0"/>
          <w:numId w:val="6"/>
        </w:numPr>
        <w:tabs>
          <w:tab w:val="clear" w:pos="720"/>
        </w:tabs>
        <w:ind w:left="284" w:hanging="284"/>
        <w:rPr>
          <w:rFonts w:cs="Arial"/>
          <w:sz w:val="20"/>
        </w:rPr>
      </w:pPr>
      <w:r w:rsidRPr="00A81C93">
        <w:rPr>
          <w:rFonts w:cs="Arial"/>
          <w:sz w:val="20"/>
        </w:rPr>
        <w:t>Nameni, za katere se dodeljujejo sredstva</w:t>
      </w:r>
      <w:r w:rsidR="00C76366" w:rsidRPr="00A81C93">
        <w:rPr>
          <w:rFonts w:cs="Arial"/>
          <w:sz w:val="20"/>
        </w:rPr>
        <w:t>:</w:t>
      </w:r>
    </w:p>
    <w:p w:rsidR="00FE7DE7" w:rsidRPr="00A81C93" w:rsidRDefault="003F5967" w:rsidP="00FE7DE7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 xml:space="preserve">Sredstva so namenjena </w:t>
      </w:r>
      <w:r w:rsidR="00C84460">
        <w:rPr>
          <w:rFonts w:ascii="Arial" w:hAnsi="Arial" w:cs="Arial"/>
        </w:rPr>
        <w:t>sofinanciranju</w:t>
      </w:r>
      <w:r w:rsidR="00A81C93" w:rsidRPr="00A81C93">
        <w:rPr>
          <w:rFonts w:ascii="Arial" w:hAnsi="Arial" w:cs="Arial"/>
        </w:rPr>
        <w:t xml:space="preserve"> dela plačila trenerjev, ki izvajajo programe namenjeni športni vzgoji otrok in mladine usmerjene v kakovosti in vrhunski šport v občini Jesenice.</w:t>
      </w:r>
    </w:p>
    <w:p w:rsidR="00A81C93" w:rsidRPr="00A81C93" w:rsidRDefault="00A81C93" w:rsidP="00FE7DE7">
      <w:pPr>
        <w:jc w:val="both"/>
        <w:rPr>
          <w:rFonts w:ascii="Arial" w:hAnsi="Arial" w:cs="Arial"/>
        </w:rPr>
      </w:pPr>
    </w:p>
    <w:p w:rsidR="00A81C93" w:rsidRPr="00A81C93" w:rsidRDefault="00A81C93" w:rsidP="00FE7DE7">
      <w:pPr>
        <w:jc w:val="both"/>
        <w:rPr>
          <w:rFonts w:ascii="Arial" w:hAnsi="Arial" w:cs="Arial"/>
        </w:rPr>
      </w:pPr>
    </w:p>
    <w:p w:rsidR="00555C48" w:rsidRPr="00A81C93" w:rsidRDefault="00555C48" w:rsidP="00555C48">
      <w:pPr>
        <w:jc w:val="both"/>
        <w:rPr>
          <w:rFonts w:ascii="Arial" w:hAnsi="Arial" w:cs="Arial"/>
          <w:b/>
        </w:rPr>
      </w:pPr>
      <w:r w:rsidRPr="00A81C93">
        <w:rPr>
          <w:rFonts w:ascii="Arial" w:hAnsi="Arial" w:cs="Arial"/>
          <w:b/>
        </w:rPr>
        <w:t xml:space="preserve">III. </w:t>
      </w:r>
      <w:r w:rsidR="00C84460">
        <w:rPr>
          <w:rFonts w:ascii="Arial" w:hAnsi="Arial" w:cs="Arial"/>
          <w:b/>
        </w:rPr>
        <w:t>Pogoji</w:t>
      </w:r>
      <w:r w:rsidR="00FE475B">
        <w:rPr>
          <w:rFonts w:ascii="Arial" w:hAnsi="Arial" w:cs="Arial"/>
          <w:b/>
        </w:rPr>
        <w:t>, ki jih morajo izpolnjevati vlagatelji za kandidiranje na javnem razpisu ter pogoji za pridobitev sredstev</w:t>
      </w:r>
    </w:p>
    <w:p w:rsidR="00FE7DE7" w:rsidRPr="00A81C93" w:rsidRDefault="00FE7DE7" w:rsidP="00FE7DE7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 xml:space="preserve">Na javni razpis za </w:t>
      </w:r>
      <w:r w:rsidR="00C84460">
        <w:rPr>
          <w:rFonts w:ascii="Arial" w:hAnsi="Arial" w:cs="Arial"/>
        </w:rPr>
        <w:t xml:space="preserve">sofinanciranje </w:t>
      </w:r>
      <w:r w:rsidR="00C84460" w:rsidRPr="00A81C93">
        <w:rPr>
          <w:rFonts w:ascii="Arial" w:hAnsi="Arial" w:cs="Arial"/>
        </w:rPr>
        <w:t>dela plačila trenerjev, ki izvajajo programe namenjeni športni vzgoji otrok in mladine usmerjene v kakovosti in vrhunski šport v občini Jesenice</w:t>
      </w:r>
      <w:r w:rsidR="00FE475B">
        <w:rPr>
          <w:rFonts w:ascii="Arial" w:hAnsi="Arial" w:cs="Arial"/>
        </w:rPr>
        <w:t xml:space="preserve"> v letu 201</w:t>
      </w:r>
      <w:r w:rsidR="004028E5">
        <w:rPr>
          <w:rFonts w:ascii="Arial" w:hAnsi="Arial" w:cs="Arial"/>
        </w:rPr>
        <w:t>6</w:t>
      </w:r>
      <w:r w:rsidRPr="00A81C93">
        <w:rPr>
          <w:rFonts w:ascii="Arial" w:hAnsi="Arial" w:cs="Arial"/>
        </w:rPr>
        <w:t xml:space="preserve"> se lahko prijavijo </w:t>
      </w:r>
      <w:r w:rsidR="00FE475B">
        <w:rPr>
          <w:rFonts w:ascii="Arial" w:hAnsi="Arial" w:cs="Arial"/>
        </w:rPr>
        <w:t xml:space="preserve">le </w:t>
      </w:r>
      <w:r w:rsidR="00B62B7C" w:rsidRPr="00A81C93">
        <w:rPr>
          <w:rFonts w:ascii="Arial" w:hAnsi="Arial" w:cs="Arial"/>
        </w:rPr>
        <w:t>športna društva.</w:t>
      </w:r>
    </w:p>
    <w:p w:rsidR="00FE7DE7" w:rsidRPr="00A81C93" w:rsidRDefault="00FE7DE7" w:rsidP="00FE7DE7">
      <w:pPr>
        <w:jc w:val="both"/>
        <w:rPr>
          <w:rFonts w:ascii="Arial" w:hAnsi="Arial" w:cs="Arial"/>
        </w:rPr>
      </w:pPr>
    </w:p>
    <w:p w:rsidR="00FE7DE7" w:rsidRPr="00A81C93" w:rsidRDefault="00C84460" w:rsidP="00B62B7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Splošni pogoji</w:t>
      </w:r>
    </w:p>
    <w:p w:rsidR="00FE7DE7" w:rsidRPr="00A81C93" w:rsidRDefault="00FE7DE7" w:rsidP="00C84460">
      <w:pPr>
        <w:tabs>
          <w:tab w:val="left" w:pos="285"/>
        </w:tabs>
        <w:rPr>
          <w:rFonts w:ascii="Arial" w:hAnsi="Arial" w:cs="Arial"/>
        </w:rPr>
      </w:pPr>
      <w:r w:rsidRPr="00A81C93">
        <w:rPr>
          <w:rFonts w:ascii="Arial" w:hAnsi="Arial" w:cs="Arial"/>
        </w:rPr>
        <w:t>Splošni pogoji za prijavo na javni razpis so:</w:t>
      </w:r>
    </w:p>
    <w:p w:rsidR="00FE7DE7" w:rsidRPr="00A81C93" w:rsidRDefault="00FE7DE7" w:rsidP="00FE7DE7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solventnost in neblokiranost transakcijskega računa vlagatelja na dan oddaje vloge, kar vlagatelj jamči s podpisano izjavo v vlogi na javni razpis,</w:t>
      </w:r>
    </w:p>
    <w:p w:rsidR="00FE7DE7" w:rsidRPr="00A81C93" w:rsidRDefault="00FE7DE7" w:rsidP="00FE7DE7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da zoper vlagatelja ni bil uveden ali začet postopek prisilne poravnave, stečajni ali likvidacijski postopek oz. drug postopek, katerega posledica ali namen je prenehanje vlagateljevega poslovanja, kar vlagatelj jamči s podpisano izjavo v vlogi na javni razpis,</w:t>
      </w:r>
    </w:p>
    <w:p w:rsidR="00FE7DE7" w:rsidRPr="00A81C93" w:rsidRDefault="00FE7DE7" w:rsidP="00FE7DE7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da imajo vlagatelji zagotovljene materialne, kadrovske (izvajalce z ustrezno strokovno izobrazbo ali strokovno usposobljene za opravljanje posamezne dejavnosti), prostorske pogoje in organizacijske možnosti za uresničitev načrtovanih aktivnosti, kar vlagatelj jamči s podpisano izjavo v vlogi na javni razpis,</w:t>
      </w:r>
    </w:p>
    <w:p w:rsidR="00FE7DE7" w:rsidRPr="00A81C93" w:rsidRDefault="00FE7DE7" w:rsidP="00FE7DE7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da pristojnemu občinskemu organu, določenemu s pogodbo, redno dostavljajo vsa zahtevana poročila, v kolikor na javni razpis ne kandidirajo prvič,</w:t>
      </w:r>
    </w:p>
    <w:p w:rsidR="00FE7DE7" w:rsidRPr="00A81C93" w:rsidRDefault="00FE7DE7" w:rsidP="00FE7DE7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 xml:space="preserve">da imajo izdelan vsebinski plan dela in finančno konstrukcijo za tekoče leto, v kateri so predvideni prihodki in odhodki za izvedbo programa tako, kot je zahtevano v prijavi na javni razpis, </w:t>
      </w:r>
    </w:p>
    <w:p w:rsidR="00FE7DE7" w:rsidRPr="00A81C93" w:rsidRDefault="00FE7DE7" w:rsidP="00FE7DE7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da imajo urejeno evidenco o članstvu za programe na katere kandidirajo na javnem razpisu (velja samo za društva), evidenco o plačani članarini (velja samo za društva) in evidenco o registriranih tekmovalcih, kar je razvidno iz priloženega dokazila,</w:t>
      </w:r>
    </w:p>
    <w:p w:rsidR="00FE7DE7" w:rsidRPr="00A81C93" w:rsidRDefault="00FE7DE7" w:rsidP="00FE7DE7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 xml:space="preserve">da so registrirani za izvajanje športne dejavnosti, kar izkazujejo z dokazilom o registraciji, v kolikor prvič kandidirajo za sredstva za to področje, </w:t>
      </w:r>
    </w:p>
    <w:p w:rsidR="004028E5" w:rsidRPr="004028E5" w:rsidRDefault="004028E5" w:rsidP="004028E5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4028E5">
        <w:rPr>
          <w:rFonts w:ascii="Arial" w:hAnsi="Arial" w:cs="Arial"/>
        </w:rPr>
        <w:t>da so na dan objave javnega razpisa registrirani v skladu s predhodno alineo in delujejo najmanj dve leti na področju športne dejavnosti ali, da ima vlagatelj tudi športnike s statusom državnega ali višjega razreda, ki tekmujejo za vlagatelja v športni panogi, s katero vlagatelj kandidira na javnem razpisu,</w:t>
      </w:r>
    </w:p>
    <w:p w:rsidR="00FE7DE7" w:rsidRPr="00A81C93" w:rsidRDefault="00FE7DE7" w:rsidP="00FE7DE7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da imajo sedež oz. podružnico v občini Jesenice,</w:t>
      </w:r>
    </w:p>
    <w:p w:rsidR="00FE7DE7" w:rsidRPr="00A81C93" w:rsidRDefault="00FE7DE7" w:rsidP="00FE7DE7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 xml:space="preserve">da športna društva svojo vadbo in tekme pretežno izvajajo na območju občine Jesenice, kar vlagatelj jamči z izjavo v vlogi. </w:t>
      </w:r>
    </w:p>
    <w:p w:rsidR="00FE7DE7" w:rsidRPr="00A81C93" w:rsidRDefault="00FE7DE7" w:rsidP="00FE7DE7">
      <w:pPr>
        <w:jc w:val="both"/>
        <w:rPr>
          <w:rFonts w:ascii="Arial" w:hAnsi="Arial" w:cs="Arial"/>
        </w:rPr>
      </w:pPr>
    </w:p>
    <w:p w:rsidR="00FE7DE7" w:rsidRPr="00A81C93" w:rsidRDefault="00FE7DE7" w:rsidP="00FE7DE7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Deseta aliea prejšnjega odstavka tega člena se ne uporablja za smučarske in plavalne klube oz. društva.</w:t>
      </w:r>
    </w:p>
    <w:p w:rsidR="00B62B7C" w:rsidRPr="00FE475B" w:rsidRDefault="00B62B7C" w:rsidP="00B62B7C">
      <w:pPr>
        <w:rPr>
          <w:rFonts w:ascii="Arial" w:hAnsi="Arial" w:cs="Arial"/>
          <w:b/>
        </w:rPr>
      </w:pPr>
    </w:p>
    <w:p w:rsidR="00FE475B" w:rsidRPr="00FE475B" w:rsidRDefault="00FE475B" w:rsidP="00FE475B">
      <w:pPr>
        <w:jc w:val="both"/>
        <w:rPr>
          <w:rFonts w:ascii="Arial" w:hAnsi="Arial" w:cs="Arial"/>
          <w:b/>
        </w:rPr>
      </w:pPr>
      <w:r w:rsidRPr="00FE475B">
        <w:rPr>
          <w:rFonts w:ascii="Arial" w:hAnsi="Arial" w:cs="Arial"/>
          <w:b/>
        </w:rPr>
        <w:t>Ostali pogoji, ki jih morajo izpolnjevati športna društva</w:t>
      </w:r>
    </w:p>
    <w:p w:rsidR="007170FB" w:rsidRDefault="007170FB" w:rsidP="007170FB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B658AD">
        <w:rPr>
          <w:rFonts w:ascii="Arial" w:hAnsi="Arial" w:cs="Arial"/>
        </w:rPr>
        <w:t>društvo mora imeti s trenerjem sklenjeno ustrezno veljavno pogodbo o sodelovanju</w:t>
      </w:r>
      <w:r>
        <w:rPr>
          <w:rFonts w:ascii="Arial" w:hAnsi="Arial" w:cs="Arial"/>
        </w:rPr>
        <w:t>,</w:t>
      </w:r>
    </w:p>
    <w:p w:rsidR="007170FB" w:rsidRPr="000026E4" w:rsidRDefault="007170FB" w:rsidP="007170FB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0026E4">
        <w:rPr>
          <w:rFonts w:ascii="Arial" w:hAnsi="Arial" w:cs="Arial"/>
        </w:rPr>
        <w:t>tekmovalci</w:t>
      </w:r>
      <w:r>
        <w:rPr>
          <w:rFonts w:ascii="Arial" w:hAnsi="Arial" w:cs="Arial"/>
        </w:rPr>
        <w:t>, ki so člani društva</w:t>
      </w:r>
      <w:r w:rsidRPr="000026E4">
        <w:rPr>
          <w:rFonts w:ascii="Arial" w:hAnsi="Arial" w:cs="Arial"/>
        </w:rPr>
        <w:t xml:space="preserve"> morajo biti registrirani pri Nacionalni panožni športni zvezi, </w:t>
      </w:r>
    </w:p>
    <w:p w:rsidR="007170FB" w:rsidRDefault="007170FB" w:rsidP="007170FB">
      <w:pPr>
        <w:numPr>
          <w:ilvl w:val="0"/>
          <w:numId w:val="32"/>
        </w:numPr>
        <w:jc w:val="both"/>
        <w:rPr>
          <w:rFonts w:ascii="Arial" w:hAnsi="Arial" w:cs="Arial"/>
        </w:rPr>
      </w:pPr>
      <w:r w:rsidRPr="000026E4">
        <w:rPr>
          <w:rFonts w:ascii="Arial" w:hAnsi="Arial" w:cs="Arial"/>
        </w:rPr>
        <w:t xml:space="preserve">društva se ukvarjajo z olimpijskimi športi </w:t>
      </w:r>
      <w:r>
        <w:rPr>
          <w:rFonts w:ascii="Arial" w:hAnsi="Arial" w:cs="Arial"/>
        </w:rPr>
        <w:t>in</w:t>
      </w:r>
    </w:p>
    <w:p w:rsidR="007170FB" w:rsidRDefault="007170FB" w:rsidP="007170FB">
      <w:pPr>
        <w:numPr>
          <w:ilvl w:val="0"/>
          <w:numId w:val="31"/>
        </w:numPr>
        <w:jc w:val="both"/>
        <w:rPr>
          <w:rFonts w:ascii="Arial" w:hAnsi="Arial" w:cs="Arial"/>
        </w:rPr>
      </w:pPr>
      <w:r w:rsidRPr="005C6302">
        <w:rPr>
          <w:rFonts w:ascii="Arial" w:hAnsi="Arial" w:cs="Arial"/>
        </w:rPr>
        <w:t>društvo ima v zadnjih dveh letih organizirano vadbo v petih starostnih kategorijah, ki sodelujejo tudi na tekmovanjih za državno prvenstvo</w:t>
      </w:r>
      <w:r>
        <w:rPr>
          <w:rFonts w:ascii="Arial" w:hAnsi="Arial" w:cs="Arial"/>
        </w:rPr>
        <w:t>.</w:t>
      </w:r>
    </w:p>
    <w:p w:rsidR="007170FB" w:rsidRDefault="007170FB" w:rsidP="007170FB">
      <w:pPr>
        <w:jc w:val="both"/>
        <w:rPr>
          <w:rFonts w:ascii="Arial" w:hAnsi="Arial" w:cs="Arial"/>
        </w:rPr>
      </w:pPr>
    </w:p>
    <w:p w:rsidR="007170FB" w:rsidRPr="00630D9C" w:rsidRDefault="007170FB" w:rsidP="007170FB">
      <w:pPr>
        <w:jc w:val="both"/>
        <w:rPr>
          <w:rFonts w:ascii="Arial" w:hAnsi="Arial" w:cs="Arial"/>
          <w:color w:val="000000"/>
        </w:rPr>
      </w:pPr>
      <w:r w:rsidRPr="00630D9C">
        <w:rPr>
          <w:rFonts w:ascii="Arial" w:hAnsi="Arial" w:cs="Arial"/>
          <w:color w:val="000000"/>
        </w:rPr>
        <w:t>Kot ustrezna pogodba o sodelovanju iz prve alinee točke 3. tega člena se šteje:</w:t>
      </w:r>
    </w:p>
    <w:p w:rsidR="007170FB" w:rsidRPr="005C6302" w:rsidRDefault="007170FB" w:rsidP="007170FB">
      <w:pPr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5C6302">
        <w:rPr>
          <w:rFonts w:ascii="Arial" w:hAnsi="Arial" w:cs="Arial"/>
        </w:rPr>
        <w:t>pogodba sklenjena s trenerjem, ki je registriran in je vpisan v razvid zasebnih športnih delavcev pri pristojnem ministrstvu ali</w:t>
      </w:r>
    </w:p>
    <w:p w:rsidR="007170FB" w:rsidRDefault="007170FB" w:rsidP="007170FB">
      <w:pPr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5C6302">
        <w:rPr>
          <w:rFonts w:ascii="Arial" w:hAnsi="Arial" w:cs="Arial"/>
        </w:rPr>
        <w:t xml:space="preserve">pogodba sklenjena s trenerjem, ki izpolnjuje pogoje, ki so predpisani za registracijo zasebnega </w:t>
      </w:r>
      <w:r w:rsidRPr="007918ED">
        <w:rPr>
          <w:rFonts w:ascii="Arial" w:hAnsi="Arial" w:cs="Arial"/>
        </w:rPr>
        <w:t>športnega delavca po področnih predpisih ali</w:t>
      </w:r>
      <w:r>
        <w:rPr>
          <w:rFonts w:ascii="Arial" w:hAnsi="Arial" w:cs="Arial"/>
        </w:rPr>
        <w:t xml:space="preserve"> </w:t>
      </w:r>
    </w:p>
    <w:p w:rsidR="007170FB" w:rsidRPr="000026E4" w:rsidRDefault="007170FB" w:rsidP="007170FB">
      <w:pPr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7918ED">
        <w:rPr>
          <w:rFonts w:ascii="Arial" w:hAnsi="Arial" w:cs="Arial"/>
        </w:rPr>
        <w:t>pogodba o sklenitvi rednega delovnega razmerja</w:t>
      </w:r>
      <w:r>
        <w:rPr>
          <w:rFonts w:ascii="Arial" w:hAnsi="Arial" w:cs="Arial"/>
        </w:rPr>
        <w:t>.</w:t>
      </w:r>
    </w:p>
    <w:p w:rsidR="002F18F6" w:rsidRDefault="002F18F6" w:rsidP="00E74E3A">
      <w:pPr>
        <w:pStyle w:val="Naslov4"/>
        <w:rPr>
          <w:rFonts w:cs="Arial"/>
          <w:sz w:val="20"/>
        </w:rPr>
      </w:pPr>
    </w:p>
    <w:p w:rsidR="00FE475B" w:rsidRPr="00FE475B" w:rsidRDefault="00FE475B" w:rsidP="00FE475B"/>
    <w:p w:rsidR="00E74E3A" w:rsidRPr="00A81C93" w:rsidRDefault="00FE475B" w:rsidP="00E74E3A">
      <w:pPr>
        <w:pStyle w:val="Naslov4"/>
        <w:rPr>
          <w:rFonts w:cs="Arial"/>
          <w:sz w:val="20"/>
        </w:rPr>
      </w:pPr>
      <w:r>
        <w:rPr>
          <w:rFonts w:cs="Arial"/>
          <w:sz w:val="20"/>
        </w:rPr>
        <w:t>IV</w:t>
      </w:r>
      <w:r w:rsidR="002F18F6" w:rsidRPr="00A81C93">
        <w:rPr>
          <w:rFonts w:cs="Arial"/>
          <w:sz w:val="20"/>
        </w:rPr>
        <w:t>. Višina sredstev za sofinanciranje dela plačila trenerjev, ki izvajajo programe namenjeni športni vzgoji otrok in mladine usmerjene v kakovosti in vrhunski šport v občini Jesenice</w:t>
      </w:r>
    </w:p>
    <w:p w:rsidR="00D966CB" w:rsidRPr="00A81C93" w:rsidRDefault="00D966CB" w:rsidP="00D966CB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 xml:space="preserve">Za sofinanciranje dela plače trenerjev se nameni </w:t>
      </w:r>
      <w:r w:rsidRPr="00A81C93">
        <w:rPr>
          <w:rFonts w:ascii="Arial" w:hAnsi="Arial" w:cs="Arial"/>
          <w:b/>
          <w:u w:val="single"/>
        </w:rPr>
        <w:t>40.000</w:t>
      </w:r>
      <w:r w:rsidR="0095568A" w:rsidRPr="00A81C93">
        <w:rPr>
          <w:rFonts w:ascii="Arial" w:hAnsi="Arial" w:cs="Arial"/>
          <w:b/>
          <w:u w:val="single"/>
        </w:rPr>
        <w:t>,00</w:t>
      </w:r>
      <w:r w:rsidRPr="00A81C93">
        <w:rPr>
          <w:rFonts w:ascii="Arial" w:hAnsi="Arial" w:cs="Arial"/>
          <w:b/>
          <w:u w:val="single"/>
        </w:rPr>
        <w:t xml:space="preserve"> EUR</w:t>
      </w:r>
      <w:r w:rsidRPr="00A81C93">
        <w:rPr>
          <w:rFonts w:ascii="Arial" w:hAnsi="Arial" w:cs="Arial"/>
        </w:rPr>
        <w:t xml:space="preserve">, od tega se polovico sredstev nameni za sofinanciranje hokejskih trenerjev ter polovica sredstev za sofinanciranje </w:t>
      </w:r>
      <w:r w:rsidR="001A73A2">
        <w:rPr>
          <w:rFonts w:ascii="Arial" w:hAnsi="Arial" w:cs="Arial"/>
        </w:rPr>
        <w:t>3</w:t>
      </w:r>
      <w:r w:rsidRPr="00A81C93">
        <w:rPr>
          <w:rFonts w:ascii="Arial" w:hAnsi="Arial" w:cs="Arial"/>
        </w:rPr>
        <w:t xml:space="preserve"> trenerjev v ostalih športnih panogah. </w:t>
      </w:r>
    </w:p>
    <w:p w:rsidR="00D966CB" w:rsidRPr="00A81C93" w:rsidRDefault="00D966CB" w:rsidP="00D966CB">
      <w:pPr>
        <w:jc w:val="both"/>
        <w:rPr>
          <w:rFonts w:ascii="Arial" w:hAnsi="Arial" w:cs="Arial"/>
        </w:rPr>
      </w:pPr>
    </w:p>
    <w:p w:rsidR="00D966CB" w:rsidRPr="00A81C93" w:rsidRDefault="00D966CB" w:rsidP="00D966CB">
      <w:pPr>
        <w:jc w:val="both"/>
        <w:rPr>
          <w:rFonts w:ascii="Arial" w:hAnsi="Arial" w:cs="Arial"/>
          <w:u w:val="single"/>
        </w:rPr>
      </w:pPr>
      <w:r w:rsidRPr="00A81C93">
        <w:rPr>
          <w:rFonts w:ascii="Arial" w:hAnsi="Arial" w:cs="Arial"/>
          <w:u w:val="single"/>
        </w:rPr>
        <w:t>Sofinanciranje dela plače hokejskih trenerjev</w:t>
      </w:r>
    </w:p>
    <w:p w:rsidR="00D966CB" w:rsidRPr="00A81C93" w:rsidRDefault="00D966CB" w:rsidP="00D966CB">
      <w:pPr>
        <w:jc w:val="both"/>
        <w:rPr>
          <w:rFonts w:ascii="Arial" w:hAnsi="Arial" w:cs="Arial"/>
          <w:color w:val="FF00FF"/>
        </w:rPr>
      </w:pPr>
      <w:r w:rsidRPr="00A81C93">
        <w:rPr>
          <w:rFonts w:ascii="Arial" w:hAnsi="Arial" w:cs="Arial"/>
        </w:rPr>
        <w:t>Za sofinanciranje dela plače hokejskih trenerjev se nameni 20.000</w:t>
      </w:r>
      <w:r w:rsidR="0095568A" w:rsidRPr="00A81C93">
        <w:rPr>
          <w:rFonts w:ascii="Arial" w:hAnsi="Arial" w:cs="Arial"/>
        </w:rPr>
        <w:t>,00</w:t>
      </w:r>
      <w:r w:rsidRPr="00A81C93">
        <w:rPr>
          <w:rFonts w:ascii="Arial" w:hAnsi="Arial" w:cs="Arial"/>
        </w:rPr>
        <w:t xml:space="preserve"> EUR. Sofinancira se največ do 90% zneska, navedenega v pogodbi o sodelovanju med izvajalcem in trenerjem, ta višina pa ne sme presegati zneska v višini 20.000,00 €. </w:t>
      </w:r>
    </w:p>
    <w:p w:rsidR="00D966CB" w:rsidRPr="00A81C93" w:rsidRDefault="00D966CB" w:rsidP="00D966CB">
      <w:pPr>
        <w:jc w:val="both"/>
        <w:rPr>
          <w:rFonts w:ascii="Arial" w:hAnsi="Arial" w:cs="Arial"/>
        </w:rPr>
      </w:pPr>
    </w:p>
    <w:p w:rsidR="003636F3" w:rsidRPr="001D0FFC" w:rsidRDefault="003636F3" w:rsidP="003636F3">
      <w:pPr>
        <w:jc w:val="both"/>
        <w:rPr>
          <w:rFonts w:ascii="Arial" w:hAnsi="Arial" w:cs="Arial"/>
          <w:u w:val="single"/>
        </w:rPr>
      </w:pPr>
      <w:r w:rsidRPr="009819F2">
        <w:rPr>
          <w:rFonts w:ascii="Arial" w:hAnsi="Arial" w:cs="Arial"/>
          <w:u w:val="single"/>
        </w:rPr>
        <w:t>Sofinanciranje dela plače 3 (treh) trenerjev v ostalih športnih panogah</w:t>
      </w:r>
    </w:p>
    <w:p w:rsidR="003636F3" w:rsidRPr="001D0FFC" w:rsidRDefault="003636F3" w:rsidP="003636F3">
      <w:pPr>
        <w:jc w:val="both"/>
        <w:rPr>
          <w:rFonts w:ascii="Arial" w:hAnsi="Arial" w:cs="Arial"/>
        </w:rPr>
      </w:pPr>
      <w:r w:rsidRPr="001D0FFC">
        <w:rPr>
          <w:rFonts w:ascii="Arial" w:hAnsi="Arial" w:cs="Arial"/>
        </w:rPr>
        <w:t xml:space="preserve">Posamezni izvajalec lahko prijavi na javni razpis največ </w:t>
      </w:r>
      <w:r>
        <w:rPr>
          <w:rFonts w:ascii="Arial" w:hAnsi="Arial" w:cs="Arial"/>
        </w:rPr>
        <w:t>3</w:t>
      </w:r>
      <w:r w:rsidRPr="001D0FF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tri</w:t>
      </w:r>
      <w:r w:rsidRPr="001D0FFC">
        <w:rPr>
          <w:rFonts w:ascii="Arial" w:hAnsi="Arial" w:cs="Arial"/>
        </w:rPr>
        <w:t>) trenerj</w:t>
      </w:r>
      <w:r>
        <w:rPr>
          <w:rFonts w:ascii="Arial" w:hAnsi="Arial" w:cs="Arial"/>
        </w:rPr>
        <w:t>e</w:t>
      </w:r>
      <w:r w:rsidRPr="001D0FFC">
        <w:rPr>
          <w:rFonts w:ascii="Arial" w:hAnsi="Arial" w:cs="Arial"/>
        </w:rPr>
        <w:t xml:space="preserve">. Sofinancira se </w:t>
      </w:r>
      <w:r>
        <w:rPr>
          <w:rFonts w:ascii="Arial" w:hAnsi="Arial" w:cs="Arial"/>
        </w:rPr>
        <w:t>3</w:t>
      </w:r>
      <w:r w:rsidRPr="001D0FF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tri) trenerje, ki po vrednotenju dosežejo</w:t>
      </w:r>
      <w:r w:rsidRPr="001D0FFC">
        <w:rPr>
          <w:rFonts w:ascii="Arial" w:hAnsi="Arial" w:cs="Arial"/>
        </w:rPr>
        <w:t xml:space="preserve"> najvišje število točk. Sofinancira se največ do 90% zneska, navedenega v pogodbi o sodelovanju med izvajalcem in trenerjem, ta višina pa ne sme presegati </w:t>
      </w:r>
      <w:r>
        <w:rPr>
          <w:rFonts w:ascii="Arial" w:hAnsi="Arial" w:cs="Arial"/>
        </w:rPr>
        <w:t>6.666,66</w:t>
      </w:r>
      <w:r w:rsidRPr="001D0FFC">
        <w:rPr>
          <w:rFonts w:ascii="Arial" w:hAnsi="Arial" w:cs="Arial"/>
        </w:rPr>
        <w:t xml:space="preserve"> € na posameznega trenerja. V kolikor dobi več društev enako število točk se sredstva razdelijo po enakih deležih.</w:t>
      </w:r>
    </w:p>
    <w:p w:rsidR="00287CF5" w:rsidRPr="00A81C93" w:rsidRDefault="00287CF5" w:rsidP="00F463A9">
      <w:pPr>
        <w:ind w:left="360"/>
        <w:jc w:val="both"/>
        <w:rPr>
          <w:rFonts w:ascii="Arial" w:hAnsi="Arial" w:cs="Arial"/>
        </w:rPr>
      </w:pPr>
    </w:p>
    <w:p w:rsidR="002F18F6" w:rsidRPr="00A81C93" w:rsidRDefault="002F18F6" w:rsidP="00F463A9">
      <w:pPr>
        <w:ind w:left="360"/>
        <w:jc w:val="both"/>
        <w:rPr>
          <w:rFonts w:ascii="Arial" w:hAnsi="Arial" w:cs="Arial"/>
        </w:rPr>
      </w:pPr>
    </w:p>
    <w:p w:rsidR="00D42796" w:rsidRPr="00A81C93" w:rsidRDefault="0047004B" w:rsidP="005776E6">
      <w:pPr>
        <w:jc w:val="both"/>
        <w:rPr>
          <w:rFonts w:ascii="Arial" w:hAnsi="Arial" w:cs="Arial"/>
          <w:b/>
        </w:rPr>
      </w:pPr>
      <w:r w:rsidRPr="00A81C93">
        <w:rPr>
          <w:rFonts w:ascii="Arial" w:hAnsi="Arial" w:cs="Arial"/>
          <w:b/>
        </w:rPr>
        <w:t>V</w:t>
      </w:r>
      <w:r w:rsidR="00BC342C" w:rsidRPr="00A81C93">
        <w:rPr>
          <w:rFonts w:ascii="Arial" w:hAnsi="Arial" w:cs="Arial"/>
          <w:b/>
        </w:rPr>
        <w:t>.</w:t>
      </w:r>
      <w:r w:rsidR="00C50336" w:rsidRPr="00A81C93">
        <w:rPr>
          <w:rFonts w:ascii="Arial" w:hAnsi="Arial" w:cs="Arial"/>
          <w:b/>
        </w:rPr>
        <w:t xml:space="preserve"> Merila za </w:t>
      </w:r>
      <w:r w:rsidR="00825D38" w:rsidRPr="00A81C93">
        <w:rPr>
          <w:rFonts w:ascii="Arial" w:hAnsi="Arial" w:cs="Arial"/>
          <w:b/>
        </w:rPr>
        <w:t xml:space="preserve">vrednotenje </w:t>
      </w:r>
      <w:r w:rsidR="002F55A0" w:rsidRPr="00A81C93">
        <w:rPr>
          <w:rFonts w:ascii="Arial" w:hAnsi="Arial" w:cs="Arial"/>
          <w:b/>
        </w:rPr>
        <w:t xml:space="preserve">dela plačila trenerjev, ki izvajajo programe namenjeni športni vzgoji otrok in mladine usmerjene v kakovosti in vrhunski šport v občini Jesenice </w:t>
      </w:r>
      <w:r w:rsidR="00D42796" w:rsidRPr="00A81C93">
        <w:rPr>
          <w:rFonts w:ascii="Arial" w:hAnsi="Arial" w:cs="Arial"/>
          <w:b/>
        </w:rPr>
        <w:t>so sest</w:t>
      </w:r>
      <w:r w:rsidR="007D2F2B" w:rsidRPr="00A81C93">
        <w:rPr>
          <w:rFonts w:ascii="Arial" w:hAnsi="Arial" w:cs="Arial"/>
          <w:b/>
        </w:rPr>
        <w:t>avni del razpisne dokumentacije</w:t>
      </w:r>
      <w:r w:rsidR="008C2000" w:rsidRPr="00A81C93">
        <w:rPr>
          <w:rFonts w:ascii="Arial" w:hAnsi="Arial" w:cs="Arial"/>
          <w:b/>
        </w:rPr>
        <w:t>.</w:t>
      </w:r>
    </w:p>
    <w:p w:rsidR="00D42796" w:rsidRPr="00A81C93" w:rsidRDefault="00D42796" w:rsidP="005776E6">
      <w:pPr>
        <w:jc w:val="both"/>
        <w:rPr>
          <w:rFonts w:ascii="Arial" w:hAnsi="Arial" w:cs="Arial"/>
          <w:b/>
        </w:rPr>
      </w:pPr>
    </w:p>
    <w:p w:rsidR="005120E5" w:rsidRPr="00A81C93" w:rsidRDefault="005120E5" w:rsidP="006D4A5C">
      <w:pPr>
        <w:jc w:val="both"/>
        <w:rPr>
          <w:rFonts w:ascii="Arial" w:hAnsi="Arial" w:cs="Arial"/>
          <w:b/>
        </w:rPr>
      </w:pPr>
    </w:p>
    <w:p w:rsidR="00CC658D" w:rsidRPr="00A81C93" w:rsidRDefault="00682FAE" w:rsidP="00F8202E">
      <w:pPr>
        <w:keepNext/>
        <w:jc w:val="both"/>
        <w:rPr>
          <w:rFonts w:ascii="Arial" w:hAnsi="Arial" w:cs="Arial"/>
          <w:b/>
        </w:rPr>
      </w:pPr>
      <w:r w:rsidRPr="00A81C93">
        <w:rPr>
          <w:rFonts w:ascii="Arial" w:hAnsi="Arial" w:cs="Arial"/>
          <w:b/>
        </w:rPr>
        <w:t>VI</w:t>
      </w:r>
      <w:r w:rsidR="009C3989" w:rsidRPr="00A81C93">
        <w:rPr>
          <w:rFonts w:ascii="Arial" w:hAnsi="Arial" w:cs="Arial"/>
          <w:b/>
        </w:rPr>
        <w:t xml:space="preserve">. </w:t>
      </w:r>
      <w:r w:rsidR="00AF6E7C" w:rsidRPr="00A81C93">
        <w:rPr>
          <w:rFonts w:ascii="Arial" w:hAnsi="Arial" w:cs="Arial"/>
          <w:b/>
        </w:rPr>
        <w:t xml:space="preserve">Sredstva </w:t>
      </w:r>
      <w:r w:rsidR="008E3E37" w:rsidRPr="00A81C93">
        <w:rPr>
          <w:rFonts w:ascii="Arial" w:hAnsi="Arial" w:cs="Arial"/>
          <w:b/>
        </w:rPr>
        <w:t xml:space="preserve">sofinanciranja dela plačila trenerjev, ki izvajajo programe namenjeni športni vzgoji otrok in mladine usmerjene v kakovosti in vrhunski šport v občini Jesenice </w:t>
      </w:r>
      <w:r w:rsidR="00AF6E7C" w:rsidRPr="00A81C93">
        <w:rPr>
          <w:rFonts w:ascii="Arial" w:hAnsi="Arial" w:cs="Arial"/>
          <w:b/>
        </w:rPr>
        <w:t xml:space="preserve">se dodelijo po postopku, </w:t>
      </w:r>
      <w:r w:rsidR="007E3A8A" w:rsidRPr="00A81C93">
        <w:rPr>
          <w:rFonts w:ascii="Arial" w:hAnsi="Arial" w:cs="Arial"/>
          <w:b/>
        </w:rPr>
        <w:t xml:space="preserve">ki je določen </w:t>
      </w:r>
      <w:r w:rsidR="00FE475B">
        <w:rPr>
          <w:rFonts w:ascii="Arial" w:hAnsi="Arial" w:cs="Arial"/>
          <w:b/>
        </w:rPr>
        <w:t xml:space="preserve">z Odlokom </w:t>
      </w:r>
      <w:r w:rsidR="00F8202E" w:rsidRPr="00A81C93">
        <w:rPr>
          <w:rFonts w:ascii="Arial" w:hAnsi="Arial" w:cs="Arial"/>
          <w:b/>
        </w:rPr>
        <w:t>o dodeljevanju sredstev za programe s področja športa v občini Jesenice (Ur. list RS, št. 84/2012</w:t>
      </w:r>
      <w:r w:rsidR="004028E5">
        <w:rPr>
          <w:rFonts w:ascii="Arial" w:hAnsi="Arial" w:cs="Arial"/>
          <w:b/>
        </w:rPr>
        <w:t>,</w:t>
      </w:r>
      <w:r w:rsidR="00F8202E" w:rsidRPr="00A81C93">
        <w:rPr>
          <w:rFonts w:ascii="Arial" w:hAnsi="Arial" w:cs="Arial"/>
          <w:b/>
        </w:rPr>
        <w:t xml:space="preserve"> z dne 09.11.2012</w:t>
      </w:r>
      <w:r w:rsidR="007170FB">
        <w:rPr>
          <w:rFonts w:ascii="Arial" w:hAnsi="Arial" w:cs="Arial"/>
          <w:b/>
        </w:rPr>
        <w:t xml:space="preserve"> in sprem.</w:t>
      </w:r>
      <w:r w:rsidR="00F8202E" w:rsidRPr="00A81C93">
        <w:rPr>
          <w:rFonts w:ascii="Arial" w:hAnsi="Arial" w:cs="Arial"/>
          <w:b/>
        </w:rPr>
        <w:t>).</w:t>
      </w:r>
    </w:p>
    <w:p w:rsidR="005120E5" w:rsidRPr="00A81C93" w:rsidRDefault="005120E5" w:rsidP="007E3A8A">
      <w:pPr>
        <w:pStyle w:val="Telobesedila-zamik"/>
        <w:tabs>
          <w:tab w:val="clear" w:pos="1134"/>
          <w:tab w:val="clear" w:pos="3969"/>
          <w:tab w:val="clear" w:pos="8887"/>
        </w:tabs>
        <w:rPr>
          <w:rFonts w:ascii="Arial" w:hAnsi="Arial" w:cs="Arial"/>
          <w:sz w:val="20"/>
        </w:rPr>
      </w:pPr>
    </w:p>
    <w:p w:rsidR="00A1194D" w:rsidRPr="00A81C93" w:rsidRDefault="00F64AB3" w:rsidP="007E3A8A">
      <w:pPr>
        <w:pStyle w:val="Telobesedila-zamik"/>
        <w:tabs>
          <w:tab w:val="clear" w:pos="1134"/>
          <w:tab w:val="clear" w:pos="3969"/>
          <w:tab w:val="clear" w:pos="8887"/>
        </w:tabs>
        <w:rPr>
          <w:rFonts w:ascii="Arial" w:hAnsi="Arial" w:cs="Arial"/>
          <w:sz w:val="20"/>
        </w:rPr>
      </w:pPr>
      <w:r w:rsidRPr="00A81C93">
        <w:rPr>
          <w:rFonts w:ascii="Arial" w:hAnsi="Arial" w:cs="Arial"/>
          <w:sz w:val="20"/>
        </w:rPr>
        <w:t xml:space="preserve">VII. </w:t>
      </w:r>
      <w:r w:rsidR="00E06575" w:rsidRPr="00A81C93">
        <w:rPr>
          <w:rFonts w:ascii="Arial" w:hAnsi="Arial" w:cs="Arial"/>
          <w:sz w:val="20"/>
        </w:rPr>
        <w:t xml:space="preserve">Dodeljena </w:t>
      </w:r>
      <w:r w:rsidR="002E6C10" w:rsidRPr="00A81C93">
        <w:rPr>
          <w:rFonts w:ascii="Arial" w:hAnsi="Arial" w:cs="Arial"/>
          <w:sz w:val="20"/>
        </w:rPr>
        <w:t xml:space="preserve">sredstva </w:t>
      </w:r>
      <w:r w:rsidR="00E06575" w:rsidRPr="00A81C93">
        <w:rPr>
          <w:rFonts w:ascii="Arial" w:hAnsi="Arial" w:cs="Arial"/>
          <w:sz w:val="20"/>
        </w:rPr>
        <w:t xml:space="preserve">morajo biti </w:t>
      </w:r>
      <w:r w:rsidR="002E6C10" w:rsidRPr="00A81C93">
        <w:rPr>
          <w:rFonts w:ascii="Arial" w:hAnsi="Arial" w:cs="Arial"/>
          <w:sz w:val="20"/>
        </w:rPr>
        <w:t>porabljena v letu 20</w:t>
      </w:r>
      <w:r w:rsidR="000160C1" w:rsidRPr="00A81C93">
        <w:rPr>
          <w:rFonts w:ascii="Arial" w:hAnsi="Arial" w:cs="Arial"/>
          <w:sz w:val="20"/>
        </w:rPr>
        <w:t>1</w:t>
      </w:r>
      <w:r w:rsidR="004028E5">
        <w:rPr>
          <w:rFonts w:ascii="Arial" w:hAnsi="Arial" w:cs="Arial"/>
          <w:sz w:val="20"/>
        </w:rPr>
        <w:t>6</w:t>
      </w:r>
      <w:r w:rsidR="007170FB">
        <w:rPr>
          <w:rFonts w:ascii="Arial" w:hAnsi="Arial" w:cs="Arial"/>
          <w:sz w:val="20"/>
        </w:rPr>
        <w:t>.</w:t>
      </w:r>
    </w:p>
    <w:p w:rsidR="007E3A8A" w:rsidRPr="00A81C93" w:rsidRDefault="007E3A8A" w:rsidP="0013352B">
      <w:pPr>
        <w:pStyle w:val="Telobesedila-zamik"/>
        <w:tabs>
          <w:tab w:val="clear" w:pos="1134"/>
          <w:tab w:val="clear" w:pos="3969"/>
          <w:tab w:val="clear" w:pos="8887"/>
        </w:tabs>
        <w:ind w:left="340"/>
        <w:rPr>
          <w:rFonts w:ascii="Arial" w:hAnsi="Arial" w:cs="Arial"/>
          <w:b w:val="0"/>
          <w:sz w:val="20"/>
        </w:rPr>
      </w:pPr>
    </w:p>
    <w:p w:rsidR="006B7B51" w:rsidRPr="00A81C93" w:rsidRDefault="006B7B51" w:rsidP="0013352B">
      <w:pPr>
        <w:pStyle w:val="Telobesedila-zamik"/>
        <w:tabs>
          <w:tab w:val="clear" w:pos="1134"/>
          <w:tab w:val="clear" w:pos="3969"/>
          <w:tab w:val="clear" w:pos="8887"/>
        </w:tabs>
        <w:ind w:left="340"/>
        <w:rPr>
          <w:rFonts w:ascii="Arial" w:hAnsi="Arial" w:cs="Arial"/>
          <w:b w:val="0"/>
          <w:sz w:val="20"/>
        </w:rPr>
      </w:pPr>
    </w:p>
    <w:p w:rsidR="00F64AB3" w:rsidRPr="00A81C93" w:rsidRDefault="00682FAE" w:rsidP="00F64AB3">
      <w:pPr>
        <w:pStyle w:val="Naslov4"/>
        <w:rPr>
          <w:rFonts w:cs="Arial"/>
          <w:sz w:val="20"/>
        </w:rPr>
      </w:pPr>
      <w:r w:rsidRPr="00A81C93">
        <w:rPr>
          <w:rFonts w:cs="Arial"/>
          <w:sz w:val="20"/>
        </w:rPr>
        <w:t>VIII</w:t>
      </w:r>
      <w:r w:rsidR="00F64AB3" w:rsidRPr="00A81C93">
        <w:rPr>
          <w:rFonts w:cs="Arial"/>
          <w:sz w:val="20"/>
        </w:rPr>
        <w:t>. Oblika, rok in način oddaje prijav</w:t>
      </w:r>
    </w:p>
    <w:p w:rsidR="008A38BE" w:rsidRPr="00A81C93" w:rsidRDefault="008A38BE" w:rsidP="008A38BE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Vloga mora biti izpolnjena na ustreznih razpisnih obrazcih in mora vsebovati vse obvezne priloge in podatke, določene v razpisni dokumentaciji.</w:t>
      </w:r>
    </w:p>
    <w:p w:rsidR="008A38BE" w:rsidRPr="00A81C93" w:rsidRDefault="008A38BE" w:rsidP="005F5947">
      <w:pPr>
        <w:jc w:val="both"/>
        <w:rPr>
          <w:rFonts w:ascii="Arial" w:hAnsi="Arial" w:cs="Arial"/>
        </w:rPr>
      </w:pPr>
    </w:p>
    <w:p w:rsidR="002B43C2" w:rsidRPr="00A81C93" w:rsidRDefault="002B43C2" w:rsidP="002B43C2">
      <w:pPr>
        <w:jc w:val="both"/>
        <w:rPr>
          <w:rFonts w:ascii="Arial" w:hAnsi="Arial" w:cs="Arial"/>
          <w:i/>
        </w:rPr>
      </w:pPr>
      <w:r w:rsidRPr="00A81C93">
        <w:rPr>
          <w:rFonts w:ascii="Arial" w:hAnsi="Arial" w:cs="Arial"/>
        </w:rPr>
        <w:t>Vlagatelji morajo prijave (vloge) poslati po pošti kot priporočeno pošiljko na naslov: Občina Jesenice, Cesta železarjev 6, 4270 Jesenice, oz. jih lahko oddajo v sprejemni pisarni Občine Jesenice (pritličje) najkasneje do</w:t>
      </w:r>
      <w:r w:rsidR="00944DAD">
        <w:rPr>
          <w:rFonts w:ascii="Arial" w:hAnsi="Arial" w:cs="Arial"/>
        </w:rPr>
        <w:t xml:space="preserve"> </w:t>
      </w:r>
      <w:r w:rsidR="004C0376">
        <w:rPr>
          <w:rFonts w:ascii="Arial" w:hAnsi="Arial" w:cs="Arial"/>
        </w:rPr>
        <w:t>četrtka</w:t>
      </w:r>
      <w:r w:rsidRPr="00944DAD">
        <w:rPr>
          <w:rFonts w:ascii="Arial" w:hAnsi="Arial" w:cs="Arial"/>
        </w:rPr>
        <w:t xml:space="preserve"> </w:t>
      </w:r>
      <w:r w:rsidR="004C0376">
        <w:rPr>
          <w:rFonts w:ascii="Arial" w:hAnsi="Arial" w:cs="Arial"/>
          <w:b/>
          <w:u w:val="single"/>
        </w:rPr>
        <w:t>3</w:t>
      </w:r>
      <w:r w:rsidR="003135D8">
        <w:rPr>
          <w:rFonts w:ascii="Arial" w:hAnsi="Arial" w:cs="Arial"/>
          <w:b/>
          <w:u w:val="single"/>
        </w:rPr>
        <w:t>.3</w:t>
      </w:r>
      <w:r w:rsidR="004028E5">
        <w:rPr>
          <w:rFonts w:ascii="Arial" w:hAnsi="Arial" w:cs="Arial"/>
          <w:b/>
          <w:u w:val="single"/>
        </w:rPr>
        <w:t>.2016</w:t>
      </w:r>
      <w:r w:rsidRPr="00944DAD">
        <w:rPr>
          <w:rFonts w:ascii="Arial" w:hAnsi="Arial" w:cs="Arial"/>
          <w:b/>
          <w:u w:val="single"/>
        </w:rPr>
        <w:t>.</w:t>
      </w:r>
      <w:r w:rsidRPr="00A81C93">
        <w:rPr>
          <w:rFonts w:ascii="Arial" w:hAnsi="Arial" w:cs="Arial"/>
        </w:rPr>
        <w:t xml:space="preserve"> Prijava (vloga) mora biti oddana v zaprti ovojnici na kateri mora biti navedeno naslednje besedilo: </w:t>
      </w:r>
      <w:r w:rsidR="008E3E37" w:rsidRPr="00A81C93">
        <w:rPr>
          <w:rFonts w:ascii="Arial" w:hAnsi="Arial" w:cs="Arial"/>
          <w:i/>
        </w:rPr>
        <w:t>Javni razpis za sofinanciranje dela plačila trenerjev, ki izvajajo programe namenjeni vzgoji otrok in mladine usmerjene v kakovostni in vrhunski šport v letu 201</w:t>
      </w:r>
      <w:r w:rsidR="004028E5">
        <w:rPr>
          <w:rFonts w:ascii="Arial" w:hAnsi="Arial" w:cs="Arial"/>
          <w:i/>
        </w:rPr>
        <w:t>6</w:t>
      </w:r>
      <w:r w:rsidR="00FE475B">
        <w:rPr>
          <w:rFonts w:ascii="Arial" w:hAnsi="Arial" w:cs="Arial"/>
          <w:i/>
        </w:rPr>
        <w:t xml:space="preserve"> </w:t>
      </w:r>
      <w:r w:rsidR="00F8202E" w:rsidRPr="00A81C93">
        <w:rPr>
          <w:rFonts w:ascii="Arial" w:hAnsi="Arial" w:cs="Arial"/>
          <w:i/>
        </w:rPr>
        <w:t xml:space="preserve">- </w:t>
      </w:r>
      <w:r w:rsidRPr="00A81C93">
        <w:rPr>
          <w:rFonts w:ascii="Arial" w:hAnsi="Arial" w:cs="Arial"/>
          <w:i/>
        </w:rPr>
        <w:t xml:space="preserve">ne odpiraj!". </w:t>
      </w:r>
      <w:r w:rsidRPr="00FE475B">
        <w:rPr>
          <w:rFonts w:ascii="Arial" w:hAnsi="Arial" w:cs="Arial"/>
        </w:rPr>
        <w:t>Na ovojnici mora biti naveden tudi vlagatelj, njegov naziv in naslov (sedež).</w:t>
      </w:r>
    </w:p>
    <w:p w:rsidR="002B43C2" w:rsidRPr="00A81C93" w:rsidRDefault="002B43C2" w:rsidP="002B43C2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Za pravilno oddajo prijave je v pomoč vlagateljem priložena že izdelana naslovnica, ki jo lahko vlagatelj</w:t>
      </w:r>
      <w:r w:rsidR="0072364F" w:rsidRPr="00A81C93">
        <w:rPr>
          <w:rFonts w:ascii="Arial" w:hAnsi="Arial" w:cs="Arial"/>
        </w:rPr>
        <w:t>i</w:t>
      </w:r>
      <w:r w:rsidRPr="00A81C93">
        <w:rPr>
          <w:rFonts w:ascii="Arial" w:hAnsi="Arial" w:cs="Arial"/>
        </w:rPr>
        <w:t xml:space="preserve"> prilepi</w:t>
      </w:r>
      <w:r w:rsidR="0072364F" w:rsidRPr="00A81C93">
        <w:rPr>
          <w:rFonts w:ascii="Arial" w:hAnsi="Arial" w:cs="Arial"/>
        </w:rPr>
        <w:t>te</w:t>
      </w:r>
      <w:r w:rsidRPr="00A81C93">
        <w:rPr>
          <w:rFonts w:ascii="Arial" w:hAnsi="Arial" w:cs="Arial"/>
        </w:rPr>
        <w:t xml:space="preserve"> na kuverto za oddajo vloge na javni razpis.</w:t>
      </w:r>
    </w:p>
    <w:p w:rsidR="002B43C2" w:rsidRPr="00A81C93" w:rsidRDefault="002B43C2" w:rsidP="002B43C2">
      <w:pPr>
        <w:jc w:val="both"/>
        <w:rPr>
          <w:rFonts w:ascii="Arial" w:hAnsi="Arial" w:cs="Arial"/>
        </w:rPr>
      </w:pPr>
    </w:p>
    <w:p w:rsidR="002B43C2" w:rsidRPr="00A81C93" w:rsidRDefault="002B43C2" w:rsidP="002B43C2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Šteje se, da je prijava</w:t>
      </w:r>
      <w:r w:rsidR="00E945C9" w:rsidRPr="00A81C93">
        <w:rPr>
          <w:rFonts w:ascii="Arial" w:hAnsi="Arial" w:cs="Arial"/>
        </w:rPr>
        <w:t xml:space="preserve"> (vloga)</w:t>
      </w:r>
      <w:r w:rsidRPr="00A81C93">
        <w:rPr>
          <w:rFonts w:ascii="Arial" w:hAnsi="Arial" w:cs="Arial"/>
        </w:rPr>
        <w:t xml:space="preserve"> prispela pravočasno, če je bila zadnji dan roka za oddajo prijav oddana na pošti s priporočeno pošiljko ali oddana v sprejemni pisarni Občine Jesenice (pritličje) do </w:t>
      </w:r>
      <w:r w:rsidR="00890FA4">
        <w:rPr>
          <w:rFonts w:ascii="Arial" w:hAnsi="Arial" w:cs="Arial"/>
          <w:b/>
          <w:u w:val="single"/>
        </w:rPr>
        <w:t>1</w:t>
      </w:r>
      <w:r w:rsidR="004C0376">
        <w:rPr>
          <w:rFonts w:ascii="Arial" w:hAnsi="Arial" w:cs="Arial"/>
          <w:b/>
          <w:u w:val="single"/>
        </w:rPr>
        <w:t>4</w:t>
      </w:r>
      <w:r w:rsidR="00890FA4">
        <w:rPr>
          <w:rFonts w:ascii="Arial" w:hAnsi="Arial" w:cs="Arial"/>
          <w:b/>
          <w:u w:val="single"/>
        </w:rPr>
        <w:t>:30</w:t>
      </w:r>
      <w:r w:rsidRPr="00A81C93">
        <w:rPr>
          <w:rFonts w:ascii="Arial" w:hAnsi="Arial" w:cs="Arial"/>
          <w:b/>
          <w:u w:val="single"/>
        </w:rPr>
        <w:t xml:space="preserve"> ure.</w:t>
      </w:r>
    </w:p>
    <w:p w:rsidR="002B43C2" w:rsidRPr="00A81C93" w:rsidRDefault="002B43C2" w:rsidP="00F64AB3">
      <w:pPr>
        <w:ind w:left="426"/>
        <w:jc w:val="both"/>
        <w:rPr>
          <w:rFonts w:ascii="Arial" w:hAnsi="Arial" w:cs="Arial"/>
          <w:b/>
          <w:i/>
        </w:rPr>
      </w:pPr>
    </w:p>
    <w:p w:rsidR="008E3E37" w:rsidRPr="00A81C93" w:rsidRDefault="008E3E37" w:rsidP="0047004B">
      <w:pPr>
        <w:jc w:val="both"/>
        <w:rPr>
          <w:rFonts w:ascii="Arial" w:hAnsi="Arial" w:cs="Arial"/>
          <w:b/>
        </w:rPr>
      </w:pPr>
    </w:p>
    <w:p w:rsidR="0047004B" w:rsidRPr="00A81C93" w:rsidRDefault="00682FAE" w:rsidP="0047004B">
      <w:pPr>
        <w:jc w:val="both"/>
        <w:rPr>
          <w:rFonts w:ascii="Arial" w:hAnsi="Arial" w:cs="Arial"/>
          <w:b/>
        </w:rPr>
      </w:pPr>
      <w:r w:rsidRPr="00A81C93">
        <w:rPr>
          <w:rFonts w:ascii="Arial" w:hAnsi="Arial" w:cs="Arial"/>
          <w:b/>
        </w:rPr>
        <w:t xml:space="preserve">IX. </w:t>
      </w:r>
      <w:r w:rsidR="0047004B" w:rsidRPr="00A81C93">
        <w:rPr>
          <w:rFonts w:ascii="Arial" w:hAnsi="Arial" w:cs="Arial"/>
          <w:b/>
        </w:rPr>
        <w:t>Potrebna dokumentacija za prijavo</w:t>
      </w:r>
    </w:p>
    <w:p w:rsidR="00A96C2A" w:rsidRPr="00A81C93" w:rsidRDefault="00A96C2A" w:rsidP="00A96C2A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Razpisno dokumentacijo pripravi pristojni oddelek občinske uprave z vsemi podatki, ki omogočajo vlagateljem izdelati popolno vlogo.</w:t>
      </w:r>
    </w:p>
    <w:p w:rsidR="00A96C2A" w:rsidRPr="00A81C93" w:rsidRDefault="00A96C2A" w:rsidP="00A96C2A">
      <w:pPr>
        <w:rPr>
          <w:rFonts w:ascii="Arial" w:hAnsi="Arial" w:cs="Arial"/>
        </w:rPr>
      </w:pPr>
    </w:p>
    <w:p w:rsidR="00A96C2A" w:rsidRPr="00A81C93" w:rsidRDefault="00A96C2A" w:rsidP="00A96C2A">
      <w:p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Razpisna dokumentacija vsebuje: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podatke o programu, ki je predmet razpisa;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okvirno višino sredstev, ki so na razpolago za predmet javnega razpisa;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 xml:space="preserve">obrazec vloge z navodili; 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način določanja deleža, ki ga prejme posamezni vlagatelj;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osnutek pogodbe;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navedbo potrebnih dokumentov, ki jih mora vlagatelj predložiti kot dokazilo, da izpolnjuje pogoje za kandidiranje na razpisana sredstva;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navedba vrste meril s pomočjo katerih se med tistimi, ki izpolnjujejo pogoje izberejo prejemniki sredstev, način njihove uporabe in pomen posameznih meril;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navedba o tem, kdo z upravnim aktom odloči o dodelitvi sredstev in kdo o pritožbi zoper ta sklep;</w:t>
      </w:r>
    </w:p>
    <w:p w:rsidR="00A96C2A" w:rsidRPr="00A81C93" w:rsidRDefault="00A96C2A" w:rsidP="00A96C2A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A81C93">
        <w:rPr>
          <w:rFonts w:ascii="Arial" w:hAnsi="Arial" w:cs="Arial"/>
        </w:rPr>
        <w:t>navedbo, da bo vloga, ki jo vlagatelj pošlje po preteku razpisnega roka prepozna.</w:t>
      </w:r>
    </w:p>
    <w:p w:rsidR="009451B5" w:rsidRPr="00A81C93" w:rsidRDefault="009451B5" w:rsidP="0013352B">
      <w:pPr>
        <w:pStyle w:val="Telobesedila-zamik"/>
        <w:tabs>
          <w:tab w:val="clear" w:pos="1134"/>
          <w:tab w:val="clear" w:pos="3969"/>
          <w:tab w:val="clear" w:pos="8887"/>
        </w:tabs>
        <w:ind w:left="340"/>
        <w:rPr>
          <w:rFonts w:ascii="Arial" w:hAnsi="Arial" w:cs="Arial"/>
          <w:b w:val="0"/>
          <w:sz w:val="20"/>
          <w:highlight w:val="green"/>
        </w:rPr>
      </w:pPr>
    </w:p>
    <w:p w:rsidR="00A1194D" w:rsidRPr="00A81C93" w:rsidRDefault="00F64AB3" w:rsidP="00B13D9A">
      <w:pPr>
        <w:pStyle w:val="Naslov4"/>
        <w:rPr>
          <w:rFonts w:cs="Arial"/>
          <w:sz w:val="20"/>
        </w:rPr>
      </w:pPr>
      <w:r w:rsidRPr="00A81C93">
        <w:rPr>
          <w:rFonts w:cs="Arial"/>
          <w:sz w:val="20"/>
        </w:rPr>
        <w:t>X</w:t>
      </w:r>
      <w:r w:rsidR="00B13D9A" w:rsidRPr="00A81C93">
        <w:rPr>
          <w:rFonts w:cs="Arial"/>
          <w:sz w:val="20"/>
        </w:rPr>
        <w:t>.</w:t>
      </w:r>
      <w:r w:rsidR="00682FAE" w:rsidRPr="00A81C93">
        <w:rPr>
          <w:rFonts w:cs="Arial"/>
          <w:sz w:val="20"/>
        </w:rPr>
        <w:t xml:space="preserve"> Kraj, čas in oseba, pri kateri</w:t>
      </w:r>
      <w:r w:rsidR="00EE2761" w:rsidRPr="00A81C93">
        <w:rPr>
          <w:rFonts w:cs="Arial"/>
          <w:sz w:val="20"/>
        </w:rPr>
        <w:t xml:space="preserve"> lahko zainteresirani dvignejo razpisno dokumentacijo</w:t>
      </w:r>
    </w:p>
    <w:p w:rsidR="00FE475B" w:rsidRPr="00253A78" w:rsidRDefault="00FE475B" w:rsidP="00FE475B">
      <w:pPr>
        <w:jc w:val="both"/>
        <w:rPr>
          <w:rFonts w:ascii="Arial" w:hAnsi="Arial" w:cs="Arial"/>
        </w:rPr>
      </w:pPr>
      <w:r w:rsidRPr="00253A78">
        <w:rPr>
          <w:rFonts w:ascii="Arial" w:hAnsi="Arial" w:cs="Arial"/>
        </w:rPr>
        <w:t>Razpisna dokumentacija (</w:t>
      </w:r>
      <w:r>
        <w:rPr>
          <w:rFonts w:ascii="Arial" w:hAnsi="Arial" w:cs="Arial"/>
        </w:rPr>
        <w:t>vloga</w:t>
      </w:r>
      <w:r w:rsidRPr="00253A78">
        <w:rPr>
          <w:rFonts w:ascii="Arial" w:hAnsi="Arial" w:cs="Arial"/>
        </w:rPr>
        <w:t xml:space="preserve">) je na voljo na spletni strani </w:t>
      </w:r>
      <w:hyperlink r:id="rId8" w:history="1">
        <w:r w:rsidRPr="00253A78">
          <w:rPr>
            <w:rFonts w:ascii="Arial" w:hAnsi="Arial" w:cs="Arial"/>
            <w:color w:val="000000"/>
          </w:rPr>
          <w:t>www.jesenice.si</w:t>
        </w:r>
      </w:hyperlink>
      <w:r w:rsidRPr="00253A78">
        <w:rPr>
          <w:rFonts w:ascii="Arial" w:hAnsi="Arial" w:cs="Arial"/>
          <w:color w:val="000000"/>
        </w:rPr>
        <w:t xml:space="preserve"> pod rubriko »Javna naročila in razpisi«. Vlagatelji lahko prevzamejo </w:t>
      </w:r>
      <w:r w:rsidRPr="00253A78">
        <w:rPr>
          <w:rFonts w:ascii="Arial" w:hAnsi="Arial" w:cs="Arial"/>
        </w:rPr>
        <w:t xml:space="preserve">razpisno dokumentacijo tudi na Občini Jesenice, Cesta železarjev 6, 4270 Jesenice, vsak delavnik od 8.00 do 12.30 ure (v sobi II / 7). Dodatne informacije lahko vlagatelji dobijo po tel. 04/ 5869 212 pri Barbari Toman </w:t>
      </w:r>
      <w:r w:rsidR="001A73A2">
        <w:rPr>
          <w:rFonts w:ascii="Arial" w:hAnsi="Arial" w:cs="Arial"/>
        </w:rPr>
        <w:t>in</w:t>
      </w:r>
      <w:r w:rsidRPr="00253A78">
        <w:rPr>
          <w:rFonts w:ascii="Arial" w:hAnsi="Arial" w:cs="Arial"/>
        </w:rPr>
        <w:t xml:space="preserve"> pri Gabru Šornu po tel. 04/5884 665.</w:t>
      </w:r>
    </w:p>
    <w:p w:rsidR="00CD05AD" w:rsidRPr="00A81C93" w:rsidRDefault="00CD05AD" w:rsidP="00A1194D">
      <w:pPr>
        <w:ind w:left="426"/>
        <w:jc w:val="both"/>
        <w:rPr>
          <w:rFonts w:ascii="Arial" w:hAnsi="Arial" w:cs="Arial"/>
        </w:rPr>
      </w:pPr>
    </w:p>
    <w:p w:rsidR="003540CA" w:rsidRPr="00A81C93" w:rsidRDefault="003540CA" w:rsidP="00A1194D">
      <w:pPr>
        <w:tabs>
          <w:tab w:val="left" w:pos="6840"/>
          <w:tab w:val="left" w:pos="7740"/>
        </w:tabs>
        <w:ind w:left="360"/>
        <w:jc w:val="both"/>
        <w:rPr>
          <w:rFonts w:ascii="Arial" w:hAnsi="Arial" w:cs="Arial"/>
          <w:highlight w:val="green"/>
        </w:rPr>
      </w:pPr>
    </w:p>
    <w:p w:rsidR="00A1194D" w:rsidRPr="00A81C93" w:rsidRDefault="00925786" w:rsidP="00B13D9A">
      <w:pPr>
        <w:pStyle w:val="Naslov4"/>
        <w:rPr>
          <w:rFonts w:cs="Arial"/>
          <w:sz w:val="20"/>
        </w:rPr>
      </w:pPr>
      <w:r w:rsidRPr="00A81C93">
        <w:rPr>
          <w:rFonts w:cs="Arial"/>
          <w:sz w:val="20"/>
        </w:rPr>
        <w:t>X</w:t>
      </w:r>
      <w:r w:rsidR="00412AB8" w:rsidRPr="00A81C93">
        <w:rPr>
          <w:rFonts w:cs="Arial"/>
          <w:sz w:val="20"/>
        </w:rPr>
        <w:t>I</w:t>
      </w:r>
      <w:r w:rsidR="00FE475B">
        <w:rPr>
          <w:rFonts w:cs="Arial"/>
          <w:sz w:val="20"/>
        </w:rPr>
        <w:t xml:space="preserve">. </w:t>
      </w:r>
      <w:r w:rsidR="00CD05AD" w:rsidRPr="00A81C93">
        <w:rPr>
          <w:rFonts w:cs="Arial"/>
          <w:sz w:val="20"/>
        </w:rPr>
        <w:t>Datum</w:t>
      </w:r>
      <w:r w:rsidR="00A1194D" w:rsidRPr="00A81C93">
        <w:rPr>
          <w:rFonts w:cs="Arial"/>
          <w:sz w:val="20"/>
        </w:rPr>
        <w:t xml:space="preserve"> obravnavanja vlog</w:t>
      </w:r>
    </w:p>
    <w:p w:rsidR="00FE475B" w:rsidRPr="00253A78" w:rsidRDefault="00FE475B" w:rsidP="00FE475B">
      <w:pPr>
        <w:pStyle w:val="Telobesedila3"/>
        <w:jc w:val="both"/>
        <w:rPr>
          <w:rFonts w:ascii="Arial" w:hAnsi="Arial" w:cs="Arial"/>
          <w:sz w:val="20"/>
          <w:szCs w:val="20"/>
        </w:rPr>
      </w:pPr>
      <w:r w:rsidRPr="00253A78">
        <w:rPr>
          <w:rFonts w:ascii="Arial" w:hAnsi="Arial" w:cs="Arial"/>
          <w:sz w:val="20"/>
          <w:szCs w:val="20"/>
        </w:rPr>
        <w:t xml:space="preserve">Komisija za odpiranje </w:t>
      </w:r>
      <w:r w:rsidRPr="00944DAD">
        <w:rPr>
          <w:rFonts w:ascii="Arial" w:hAnsi="Arial" w:cs="Arial"/>
          <w:sz w:val="20"/>
          <w:szCs w:val="20"/>
        </w:rPr>
        <w:t xml:space="preserve">bo </w:t>
      </w:r>
      <w:r w:rsidR="004C0376">
        <w:rPr>
          <w:rFonts w:ascii="Arial" w:hAnsi="Arial" w:cs="Arial"/>
          <w:b/>
          <w:sz w:val="20"/>
          <w:szCs w:val="20"/>
          <w:u w:val="single"/>
        </w:rPr>
        <w:t>7</w:t>
      </w:r>
      <w:r w:rsidR="00944DAD" w:rsidRPr="00944DAD">
        <w:rPr>
          <w:rFonts w:ascii="Arial" w:hAnsi="Arial" w:cs="Arial"/>
          <w:b/>
          <w:sz w:val="20"/>
          <w:szCs w:val="20"/>
          <w:u w:val="single"/>
        </w:rPr>
        <w:t>.</w:t>
      </w:r>
      <w:r w:rsidR="003A14BF">
        <w:rPr>
          <w:rFonts w:ascii="Arial" w:hAnsi="Arial" w:cs="Arial"/>
          <w:b/>
          <w:sz w:val="20"/>
          <w:szCs w:val="20"/>
          <w:u w:val="single"/>
        </w:rPr>
        <w:t>3</w:t>
      </w:r>
      <w:r w:rsidR="00944DAD" w:rsidRPr="00944DAD">
        <w:rPr>
          <w:rFonts w:ascii="Arial" w:hAnsi="Arial" w:cs="Arial"/>
          <w:b/>
          <w:sz w:val="20"/>
          <w:szCs w:val="20"/>
          <w:u w:val="single"/>
        </w:rPr>
        <w:t>.201</w:t>
      </w:r>
      <w:r w:rsidR="004028E5">
        <w:rPr>
          <w:rFonts w:ascii="Arial" w:hAnsi="Arial" w:cs="Arial"/>
          <w:b/>
          <w:sz w:val="20"/>
          <w:szCs w:val="20"/>
          <w:u w:val="single"/>
        </w:rPr>
        <w:t>6</w:t>
      </w:r>
      <w:r w:rsidRPr="00253A78">
        <w:rPr>
          <w:rFonts w:ascii="Arial" w:hAnsi="Arial" w:cs="Arial"/>
          <w:sz w:val="20"/>
          <w:szCs w:val="20"/>
        </w:rPr>
        <w:t xml:space="preserve"> odprla pravočasno prispele vloge in ugotovila ali izpolnjujejo razpisne pogoje. Odpiranje vlog ni javno. Vloge, ki bodo prispele po preteku razpisnega roka, bodo s sklepom zavržene. </w:t>
      </w:r>
    </w:p>
    <w:p w:rsidR="005120E5" w:rsidRDefault="005120E5" w:rsidP="00364BC3">
      <w:pPr>
        <w:pStyle w:val="Telobesedila3"/>
        <w:jc w:val="both"/>
        <w:rPr>
          <w:rFonts w:ascii="Arial" w:hAnsi="Arial" w:cs="Arial"/>
          <w:sz w:val="20"/>
          <w:szCs w:val="20"/>
        </w:rPr>
      </w:pPr>
    </w:p>
    <w:p w:rsidR="00412AB8" w:rsidRPr="00A81C93" w:rsidRDefault="00412AB8" w:rsidP="00412AB8">
      <w:pPr>
        <w:pStyle w:val="Naslov4"/>
        <w:rPr>
          <w:rFonts w:cs="Arial"/>
          <w:sz w:val="20"/>
        </w:rPr>
      </w:pPr>
      <w:r w:rsidRPr="00A81C93">
        <w:rPr>
          <w:rFonts w:cs="Arial"/>
          <w:sz w:val="20"/>
        </w:rPr>
        <w:t>XII. Rok, v katerem bodo vlagatelji obveščeni o izidu javnega razpisa</w:t>
      </w:r>
    </w:p>
    <w:p w:rsidR="00FE475B" w:rsidRPr="00253A78" w:rsidRDefault="00FE475B" w:rsidP="00FE475B">
      <w:pPr>
        <w:pStyle w:val="Naslov4"/>
        <w:rPr>
          <w:rFonts w:cs="Arial"/>
          <w:b w:val="0"/>
          <w:sz w:val="20"/>
        </w:rPr>
      </w:pPr>
      <w:r w:rsidRPr="00253A78">
        <w:rPr>
          <w:rFonts w:cs="Arial"/>
          <w:b w:val="0"/>
          <w:sz w:val="20"/>
        </w:rPr>
        <w:t xml:space="preserve">Vsi vlagatelji bodo v roku 30 dni po sprejeti odločitvi obveščeni o izidu javnega razpisa. Na podlagi končnega predloga komisije, direktor občinske uprave oziroma pooblaščena oseba, odloči o dodelitvi sredstev z upravnim aktom, ki jo posreduje vsem vlagateljem. V obrazložitvi mora navesti razloge za svojo odločitev. </w:t>
      </w:r>
      <w:r>
        <w:rPr>
          <w:rFonts w:cs="Arial"/>
          <w:b w:val="0"/>
          <w:sz w:val="20"/>
        </w:rPr>
        <w:t xml:space="preserve">Vlagatelj lahko vloži zoper upravni akt pritožbo v roku 15 (petnajst) dni od vročitve upravnega akta. O pritožbi odloča župan. </w:t>
      </w:r>
      <w:r w:rsidRPr="00253A78">
        <w:rPr>
          <w:rFonts w:cs="Arial"/>
          <w:b w:val="0"/>
          <w:sz w:val="20"/>
        </w:rPr>
        <w:t>Po pravnomočnosti upravnega akta, se sklene z izbranimi vlagatelji pogodba o sofinanciranju programa.</w:t>
      </w:r>
    </w:p>
    <w:p w:rsidR="009E2F6D" w:rsidRPr="00A81C93" w:rsidRDefault="009E2F6D" w:rsidP="009E2F6D">
      <w:pPr>
        <w:jc w:val="both"/>
        <w:rPr>
          <w:rFonts w:ascii="Arial" w:hAnsi="Arial" w:cs="Arial"/>
        </w:rPr>
      </w:pPr>
    </w:p>
    <w:p w:rsidR="00D95876" w:rsidRPr="00A81C93" w:rsidRDefault="00D95876" w:rsidP="008F1BB9">
      <w:pPr>
        <w:tabs>
          <w:tab w:val="left" w:pos="3600"/>
        </w:tabs>
        <w:rPr>
          <w:rFonts w:ascii="Arial" w:hAnsi="Arial" w:cs="Arial"/>
          <w:highlight w:val="green"/>
        </w:rPr>
      </w:pPr>
    </w:p>
    <w:p w:rsidR="007E4700" w:rsidRPr="00A81C93" w:rsidRDefault="007E4700" w:rsidP="00FC4CA7">
      <w:pPr>
        <w:rPr>
          <w:rFonts w:ascii="Arial" w:hAnsi="Arial" w:cs="Arial"/>
          <w:highlight w:val="green"/>
        </w:rPr>
      </w:pPr>
    </w:p>
    <w:p w:rsidR="00D95876" w:rsidRPr="00A81C93" w:rsidRDefault="00D95876" w:rsidP="00FC4CA7">
      <w:pPr>
        <w:rPr>
          <w:rFonts w:ascii="Arial" w:hAnsi="Arial" w:cs="Arial"/>
          <w:highlight w:val="gree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80"/>
        <w:gridCol w:w="2680"/>
        <w:gridCol w:w="3926"/>
      </w:tblGrid>
      <w:tr w:rsidR="00D95876" w:rsidRPr="00A81C93">
        <w:tc>
          <w:tcPr>
            <w:tcW w:w="2680" w:type="dxa"/>
          </w:tcPr>
          <w:p w:rsidR="00D95876" w:rsidRPr="00A81C93" w:rsidRDefault="00D95876">
            <w:pPr>
              <w:rPr>
                <w:rFonts w:ascii="Arial" w:hAnsi="Arial" w:cs="Arial"/>
                <w:highlight w:val="green"/>
              </w:rPr>
            </w:pPr>
          </w:p>
        </w:tc>
        <w:tc>
          <w:tcPr>
            <w:tcW w:w="2680" w:type="dxa"/>
          </w:tcPr>
          <w:p w:rsidR="00D95876" w:rsidRPr="00A81C93" w:rsidRDefault="00D9587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  <w:tc>
          <w:tcPr>
            <w:tcW w:w="3926" w:type="dxa"/>
          </w:tcPr>
          <w:p w:rsidR="00DA7FC3" w:rsidRPr="00A81C93" w:rsidRDefault="008F6664">
            <w:pPr>
              <w:jc w:val="center"/>
              <w:rPr>
                <w:rFonts w:ascii="Arial" w:hAnsi="Arial" w:cs="Arial"/>
                <w:b/>
                <w:noProof/>
              </w:rPr>
            </w:pPr>
            <w:r w:rsidRPr="00A81C93">
              <w:rPr>
                <w:rFonts w:ascii="Arial" w:hAnsi="Arial" w:cs="Arial"/>
                <w:b/>
              </w:rPr>
              <w:t>Ž</w:t>
            </w:r>
            <w:r w:rsidR="00DA7FC3" w:rsidRPr="00A81C93">
              <w:rPr>
                <w:rFonts w:ascii="Arial" w:hAnsi="Arial" w:cs="Arial"/>
                <w:b/>
              </w:rPr>
              <w:t>UPAN</w:t>
            </w:r>
          </w:p>
          <w:p w:rsidR="00D95876" w:rsidRPr="00A81C93" w:rsidRDefault="008F6664">
            <w:pPr>
              <w:jc w:val="center"/>
              <w:rPr>
                <w:rFonts w:ascii="Arial" w:hAnsi="Arial" w:cs="Arial"/>
                <w:b/>
              </w:rPr>
            </w:pPr>
            <w:r w:rsidRPr="00A81C93">
              <w:rPr>
                <w:rFonts w:ascii="Arial" w:hAnsi="Arial" w:cs="Arial"/>
                <w:b/>
                <w:noProof/>
              </w:rPr>
              <w:t>Tomaž Tom Mencinger</w:t>
            </w:r>
          </w:p>
        </w:tc>
      </w:tr>
    </w:tbl>
    <w:p w:rsidR="00D95876" w:rsidRPr="00A81C93" w:rsidRDefault="00D95876" w:rsidP="009139F2">
      <w:pPr>
        <w:rPr>
          <w:rFonts w:ascii="Arial" w:hAnsi="Arial" w:cs="Arial"/>
        </w:rPr>
      </w:pPr>
    </w:p>
    <w:p w:rsidR="00D95876" w:rsidRPr="00A81C93" w:rsidRDefault="00D95876" w:rsidP="009139F2">
      <w:pPr>
        <w:rPr>
          <w:rFonts w:ascii="Arial" w:hAnsi="Arial" w:cs="Arial"/>
        </w:rPr>
      </w:pPr>
    </w:p>
    <w:p w:rsidR="00D95876" w:rsidRPr="00A81C93" w:rsidRDefault="00D95876" w:rsidP="00FC4CA7">
      <w:pPr>
        <w:rPr>
          <w:rFonts w:ascii="Arial" w:hAnsi="Arial" w:cs="Arial"/>
        </w:rPr>
      </w:pPr>
    </w:p>
    <w:p w:rsidR="00D95876" w:rsidRPr="00A81C93" w:rsidRDefault="00D95876" w:rsidP="00FC4CA7">
      <w:pPr>
        <w:rPr>
          <w:rFonts w:ascii="Arial" w:hAnsi="Arial" w:cs="Arial"/>
        </w:rPr>
      </w:pPr>
    </w:p>
    <w:p w:rsidR="00D95876" w:rsidRPr="00A81C93" w:rsidRDefault="00D95876" w:rsidP="00FC4CA7">
      <w:pPr>
        <w:rPr>
          <w:rFonts w:ascii="Arial" w:hAnsi="Arial" w:cs="Arial"/>
        </w:rPr>
        <w:sectPr w:rsidR="00D95876" w:rsidRPr="00A81C93" w:rsidSect="008C2000"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:rsidR="00547905" w:rsidRPr="00A81C93" w:rsidRDefault="00547905" w:rsidP="00FC4CA7">
      <w:pPr>
        <w:rPr>
          <w:rFonts w:ascii="Arial" w:hAnsi="Arial" w:cs="Arial"/>
        </w:rPr>
      </w:pPr>
    </w:p>
    <w:sectPr w:rsidR="00547905" w:rsidRPr="00A81C93" w:rsidSect="00D95876">
      <w:headerReference w:type="first" r:id="rId12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B5F" w:rsidRDefault="00527B5F">
      <w:r>
        <w:separator/>
      </w:r>
    </w:p>
  </w:endnote>
  <w:endnote w:type="continuationSeparator" w:id="0">
    <w:p w:rsidR="00527B5F" w:rsidRDefault="00527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New York">
    <w:panose1 w:val="0202050206030506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0FB" w:rsidRDefault="007170FB" w:rsidP="00F43A0A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7170FB" w:rsidRDefault="007170FB" w:rsidP="008C2000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0FB" w:rsidRDefault="007170FB" w:rsidP="00F43A0A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27B5F">
      <w:rPr>
        <w:rStyle w:val="tevilkastrani"/>
        <w:noProof/>
      </w:rPr>
      <w:t>1</w:t>
    </w:r>
    <w:r>
      <w:rPr>
        <w:rStyle w:val="tevilkastrani"/>
      </w:rPr>
      <w:fldChar w:fldCharType="end"/>
    </w:r>
  </w:p>
  <w:p w:rsidR="007170FB" w:rsidRDefault="007170FB" w:rsidP="008C200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B5F" w:rsidRDefault="00527B5F">
      <w:r>
        <w:separator/>
      </w:r>
    </w:p>
  </w:footnote>
  <w:footnote w:type="continuationSeparator" w:id="0">
    <w:p w:rsidR="00527B5F" w:rsidRDefault="00527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0FB" w:rsidRDefault="007170FB" w:rsidP="00575F92">
    <w:pPr>
      <w:pStyle w:val="Naslov1"/>
      <w:jc w:val="center"/>
      <w:rPr>
        <w:rFonts w:ascii="Verdana" w:hAnsi="Verdana" w:cs="Arial"/>
        <w:bCs/>
        <w:color w:val="000080"/>
        <w:sz w:val="18"/>
      </w:rPr>
    </w:pPr>
    <w: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9.35pt;height:44.35pt;mso-position-horizontal:left" o:ole="" o:allowoverlap="f">
          <v:imagedata r:id="rId1" o:title="" grayscale="t" bilevel="t"/>
        </v:shape>
        <o:OLEObject Type="Embed" ProgID="MS_ClipArt_Gallery.5" ShapeID="_x0000_i1025" DrawAspect="Content" ObjectID="_1517116212" r:id="rId2"/>
      </w:object>
    </w:r>
  </w:p>
  <w:p w:rsidR="007170FB" w:rsidRPr="009F7660" w:rsidRDefault="007170FB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9F7660">
      <w:rPr>
        <w:rFonts w:ascii="Verdana" w:hAnsi="Verdana" w:cs="Arial"/>
        <w:b/>
        <w:bCs/>
        <w:sz w:val="18"/>
      </w:rPr>
      <w:t>OBČINA JESENICE</w:t>
    </w:r>
  </w:p>
  <w:p w:rsidR="007170FB" w:rsidRPr="009139F2" w:rsidRDefault="007170FB" w:rsidP="00575F92">
    <w:pPr>
      <w:pStyle w:val="Naslov1"/>
      <w:jc w:val="center"/>
      <w:rPr>
        <w:rFonts w:ascii="Verdana" w:hAnsi="Verdana" w:cs="Arial"/>
        <w:b/>
        <w:bCs/>
        <w:sz w:val="18"/>
      </w:rPr>
    </w:pPr>
    <w:r>
      <w:rPr>
        <w:rFonts w:ascii="Verdana" w:hAnsi="Verdana" w:cs="Arial"/>
        <w:b/>
        <w:bCs/>
        <w:noProof/>
        <w:sz w:val="18"/>
      </w:rPr>
      <w:t>Ž U P A N</w:t>
    </w:r>
  </w:p>
  <w:p w:rsidR="007170FB" w:rsidRPr="007A3196" w:rsidRDefault="007170FB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>Cesta železarjev 6, 4270 Jesenice</w:t>
    </w:r>
  </w:p>
  <w:p w:rsidR="007170FB" w:rsidRPr="007A3196" w:rsidRDefault="007170FB" w:rsidP="00575F92">
    <w:pPr>
      <w:pStyle w:val="Glava"/>
      <w:jc w:val="center"/>
      <w:rPr>
        <w:rFonts w:ascii="Verdana" w:hAnsi="Verdana" w:cs="Arial"/>
        <w:bCs/>
        <w:sz w:val="18"/>
      </w:rPr>
    </w:pPr>
  </w:p>
  <w:p w:rsidR="007170FB" w:rsidRPr="007A3196" w:rsidRDefault="007170FB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tel: 04 58 69 </w:t>
    </w:r>
    <w:r w:rsidRPr="001C0E3E">
      <w:rPr>
        <w:rFonts w:ascii="Verdana" w:hAnsi="Verdana" w:cs="Arial"/>
        <w:bCs/>
        <w:noProof/>
        <w:sz w:val="18"/>
      </w:rPr>
      <w:t>231</w:t>
    </w:r>
    <w:r w:rsidRPr="007A3196">
      <w:rPr>
        <w:rFonts w:ascii="Verdana" w:hAnsi="Verdana" w:cs="Arial"/>
        <w:bCs/>
        <w:sz w:val="18"/>
      </w:rPr>
      <w:t xml:space="preserve"> / fax: 04 58 69 </w:t>
    </w:r>
    <w:r w:rsidRPr="001C0E3E">
      <w:rPr>
        <w:rFonts w:ascii="Verdana" w:hAnsi="Verdana" w:cs="Arial"/>
        <w:bCs/>
        <w:noProof/>
        <w:sz w:val="18"/>
      </w:rPr>
      <w:t>270</w:t>
    </w:r>
    <w:r w:rsidRPr="007A3196">
      <w:rPr>
        <w:rFonts w:ascii="Verdana" w:hAnsi="Verdana" w:cs="Arial"/>
        <w:bCs/>
        <w:sz w:val="18"/>
      </w:rPr>
      <w:t xml:space="preserve">/ e-pošta: </w:t>
    </w:r>
    <w:r>
      <w:rPr>
        <w:rFonts w:ascii="Verdana" w:hAnsi="Verdana" w:cs="Arial"/>
        <w:bCs/>
        <w:noProof/>
        <w:sz w:val="18"/>
      </w:rPr>
      <w:t>tom.mencinger</w:t>
    </w:r>
    <w:r w:rsidRPr="001C0E3E">
      <w:rPr>
        <w:rFonts w:ascii="Verdana" w:hAnsi="Verdana" w:cs="Arial"/>
        <w:bCs/>
        <w:noProof/>
        <w:sz w:val="18"/>
      </w:rPr>
      <w:t>@jesenice.si</w:t>
    </w:r>
  </w:p>
  <w:p w:rsidR="007170FB" w:rsidRPr="007A3196" w:rsidRDefault="007170FB" w:rsidP="00575F92">
    <w:pPr>
      <w:pStyle w:val="Glava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internet: </w:t>
    </w:r>
    <w:hyperlink r:id="rId3" w:history="1">
      <w:r w:rsidRPr="007A3196">
        <w:rPr>
          <w:rFonts w:ascii="Verdana" w:hAnsi="Verdana" w:cs="Arial"/>
          <w:bCs/>
          <w:sz w:val="18"/>
        </w:rPr>
        <w:t>http://www.jesenice.si</w:t>
      </w:r>
    </w:hyperlink>
  </w:p>
  <w:p w:rsidR="007170FB" w:rsidRDefault="007170FB" w:rsidP="00575F92">
    <w:pPr>
      <w:pStyle w:val="Glava"/>
      <w:pBdr>
        <w:bottom w:val="thinThickSmallGap" w:sz="18" w:space="1" w:color="auto"/>
      </w:pBd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0FB" w:rsidRDefault="007170FB" w:rsidP="00575F92">
    <w:pPr>
      <w:pStyle w:val="Naslov1"/>
      <w:jc w:val="center"/>
      <w:rPr>
        <w:rFonts w:ascii="Verdana" w:hAnsi="Verdana" w:cs="Arial"/>
        <w:bCs/>
        <w:color w:val="000080"/>
        <w:sz w:val="18"/>
      </w:rPr>
    </w:pPr>
    <w: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9.35pt;height:44.35pt;mso-position-horizontal:left" o:ole="" o:allowoverlap="f">
          <v:imagedata r:id="rId1" o:title="" grayscale="t" bilevel="t"/>
        </v:shape>
        <o:OLEObject Type="Embed" ProgID="MS_ClipArt_Gallery.5" ShapeID="_x0000_i1026" DrawAspect="Content" ObjectID="_1517116213" r:id="rId2"/>
      </w:object>
    </w:r>
  </w:p>
  <w:p w:rsidR="007170FB" w:rsidRPr="009F7660" w:rsidRDefault="007170FB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9F7660">
      <w:rPr>
        <w:rFonts w:ascii="Verdana" w:hAnsi="Verdana" w:cs="Arial"/>
        <w:b/>
        <w:bCs/>
        <w:sz w:val="18"/>
      </w:rPr>
      <w:t>OBČINA JESENICE</w:t>
    </w:r>
  </w:p>
  <w:p w:rsidR="007170FB" w:rsidRPr="009139F2" w:rsidRDefault="007170FB" w:rsidP="00575F92">
    <w:pPr>
      <w:pStyle w:val="Naslov1"/>
      <w:jc w:val="center"/>
      <w:rPr>
        <w:rFonts w:ascii="Verdana" w:hAnsi="Verdana" w:cs="Arial"/>
        <w:b/>
        <w:bCs/>
        <w:sz w:val="18"/>
      </w:rPr>
    </w:pPr>
    <w:r w:rsidRPr="001C0E3E">
      <w:rPr>
        <w:rFonts w:ascii="Verdana" w:hAnsi="Verdana" w:cs="Arial"/>
        <w:b/>
        <w:bCs/>
        <w:noProof/>
        <w:sz w:val="18"/>
      </w:rPr>
      <w:t>Kabinet župana</w:t>
    </w:r>
  </w:p>
  <w:p w:rsidR="007170FB" w:rsidRPr="007A3196" w:rsidRDefault="007170FB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>Cesta železarjev 6, 4270 Jesenice</w:t>
    </w:r>
  </w:p>
  <w:p w:rsidR="007170FB" w:rsidRPr="007A3196" w:rsidRDefault="007170FB" w:rsidP="00575F92">
    <w:pPr>
      <w:pStyle w:val="Glava"/>
      <w:jc w:val="center"/>
      <w:rPr>
        <w:rFonts w:ascii="Verdana" w:hAnsi="Verdana" w:cs="Arial"/>
        <w:bCs/>
        <w:sz w:val="18"/>
      </w:rPr>
    </w:pPr>
  </w:p>
  <w:p w:rsidR="007170FB" w:rsidRPr="007A3196" w:rsidRDefault="007170FB" w:rsidP="00575F92">
    <w:pPr>
      <w:pStyle w:val="Naslov1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tel: 04 58 69 </w:t>
    </w:r>
    <w:r w:rsidRPr="001C0E3E">
      <w:rPr>
        <w:rFonts w:ascii="Verdana" w:hAnsi="Verdana" w:cs="Arial"/>
        <w:bCs/>
        <w:noProof/>
        <w:sz w:val="18"/>
      </w:rPr>
      <w:t>231</w:t>
    </w:r>
    <w:r w:rsidRPr="007A3196">
      <w:rPr>
        <w:rFonts w:ascii="Verdana" w:hAnsi="Verdana" w:cs="Arial"/>
        <w:bCs/>
        <w:sz w:val="18"/>
      </w:rPr>
      <w:t xml:space="preserve"> / fax: 04 58 69 </w:t>
    </w:r>
    <w:r w:rsidRPr="001C0E3E">
      <w:rPr>
        <w:rFonts w:ascii="Verdana" w:hAnsi="Verdana" w:cs="Arial"/>
        <w:bCs/>
        <w:noProof/>
        <w:sz w:val="18"/>
      </w:rPr>
      <w:t>270</w:t>
    </w:r>
    <w:r w:rsidRPr="007A3196">
      <w:rPr>
        <w:rFonts w:ascii="Verdana" w:hAnsi="Verdana" w:cs="Arial"/>
        <w:bCs/>
        <w:sz w:val="18"/>
      </w:rPr>
      <w:t xml:space="preserve">/ e-pošta: </w:t>
    </w:r>
    <w:r w:rsidRPr="001C0E3E">
      <w:rPr>
        <w:rFonts w:ascii="Verdana" w:hAnsi="Verdana" w:cs="Arial"/>
        <w:bCs/>
        <w:noProof/>
        <w:sz w:val="18"/>
      </w:rPr>
      <w:t>alenka.justin@jesenice.si</w:t>
    </w:r>
  </w:p>
  <w:p w:rsidR="007170FB" w:rsidRPr="007A3196" w:rsidRDefault="007170FB" w:rsidP="00575F92">
    <w:pPr>
      <w:pStyle w:val="Glava"/>
      <w:jc w:val="center"/>
      <w:rPr>
        <w:rFonts w:ascii="Verdana" w:hAnsi="Verdana" w:cs="Arial"/>
        <w:bCs/>
        <w:sz w:val="18"/>
      </w:rPr>
    </w:pPr>
    <w:r w:rsidRPr="007A3196">
      <w:rPr>
        <w:rFonts w:ascii="Verdana" w:hAnsi="Verdana" w:cs="Arial"/>
        <w:bCs/>
        <w:sz w:val="18"/>
      </w:rPr>
      <w:t xml:space="preserve">internet: </w:t>
    </w:r>
    <w:hyperlink r:id="rId3" w:history="1">
      <w:r w:rsidRPr="007A3196">
        <w:rPr>
          <w:rFonts w:ascii="Verdana" w:hAnsi="Verdana" w:cs="Arial"/>
          <w:bCs/>
          <w:sz w:val="18"/>
        </w:rPr>
        <w:t>http://www.jesenice.si</w:t>
      </w:r>
    </w:hyperlink>
  </w:p>
  <w:p w:rsidR="007170FB" w:rsidRDefault="007170FB" w:rsidP="00575F92">
    <w:pPr>
      <w:pStyle w:val="Glava"/>
      <w:pBdr>
        <w:bottom w:val="thinThickSmallGap" w:sz="18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6508B4"/>
    <w:multiLevelType w:val="hybridMultilevel"/>
    <w:tmpl w:val="44D4CC7A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4C7B1D"/>
    <w:multiLevelType w:val="hybridMultilevel"/>
    <w:tmpl w:val="291A46AE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5C0C9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841FE"/>
    <w:multiLevelType w:val="hybridMultilevel"/>
    <w:tmpl w:val="D6CCE360"/>
    <w:lvl w:ilvl="0" w:tplc="96FA77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AE3F96"/>
    <w:multiLevelType w:val="hybridMultilevel"/>
    <w:tmpl w:val="376EF1A4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0A0B46"/>
    <w:multiLevelType w:val="hybridMultilevel"/>
    <w:tmpl w:val="822654F2"/>
    <w:lvl w:ilvl="0" w:tplc="135C0C98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85477F"/>
    <w:multiLevelType w:val="singleLevel"/>
    <w:tmpl w:val="135C0C98"/>
    <w:lvl w:ilvl="0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</w:abstractNum>
  <w:abstractNum w:abstractNumId="7">
    <w:nsid w:val="246442EE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8">
    <w:nsid w:val="27826B4E"/>
    <w:multiLevelType w:val="hybridMultilevel"/>
    <w:tmpl w:val="FD1A5622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4C2A3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683DF8"/>
    <w:multiLevelType w:val="hybridMultilevel"/>
    <w:tmpl w:val="354AC9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40956"/>
    <w:multiLevelType w:val="hybridMultilevel"/>
    <w:tmpl w:val="C65C4B9C"/>
    <w:lvl w:ilvl="0" w:tplc="96FA77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2943B3"/>
    <w:multiLevelType w:val="hybridMultilevel"/>
    <w:tmpl w:val="51BE631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BE6202"/>
    <w:multiLevelType w:val="hybridMultilevel"/>
    <w:tmpl w:val="84ECCCDA"/>
    <w:lvl w:ilvl="0" w:tplc="5B1815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9F1773"/>
    <w:multiLevelType w:val="hybridMultilevel"/>
    <w:tmpl w:val="2C700D9A"/>
    <w:lvl w:ilvl="0" w:tplc="01F2DF8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  <w:sz w:val="24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A04D54"/>
    <w:multiLevelType w:val="singleLevel"/>
    <w:tmpl w:val="B9A476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7">
    <w:nsid w:val="4A393DD6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18">
    <w:nsid w:val="53202ED1"/>
    <w:multiLevelType w:val="hybridMultilevel"/>
    <w:tmpl w:val="6C54746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4D329C"/>
    <w:multiLevelType w:val="hybridMultilevel"/>
    <w:tmpl w:val="4202D06A"/>
    <w:lvl w:ilvl="0" w:tplc="15FEF8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C2221F"/>
    <w:multiLevelType w:val="hybridMultilevel"/>
    <w:tmpl w:val="F94472C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D01704"/>
    <w:multiLevelType w:val="hybridMultilevel"/>
    <w:tmpl w:val="39C0FADA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BF1C2A"/>
    <w:multiLevelType w:val="hybridMultilevel"/>
    <w:tmpl w:val="F96C326E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0C60F2"/>
    <w:multiLevelType w:val="singleLevel"/>
    <w:tmpl w:val="3FBC6134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1B64604"/>
    <w:multiLevelType w:val="hybridMultilevel"/>
    <w:tmpl w:val="A2C4E268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E24E8D"/>
    <w:multiLevelType w:val="hybridMultilevel"/>
    <w:tmpl w:val="9EB40A86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>
    <w:nsid w:val="74470E75"/>
    <w:multiLevelType w:val="hybridMultilevel"/>
    <w:tmpl w:val="A064B0E6"/>
    <w:lvl w:ilvl="0" w:tplc="AE101038">
      <w:start w:val="3"/>
      <w:numFmt w:val="none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>
    <w:nsid w:val="748864BF"/>
    <w:multiLevelType w:val="hybridMultilevel"/>
    <w:tmpl w:val="904E864C"/>
    <w:lvl w:ilvl="0" w:tplc="6C686A4C">
      <w:start w:val="1"/>
      <w:numFmt w:val="bullet"/>
      <w:lvlText w:val="-"/>
      <w:lvlJc w:val="left"/>
      <w:pPr>
        <w:tabs>
          <w:tab w:val="num" w:pos="360"/>
        </w:tabs>
        <w:ind w:left="643" w:hanging="283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6043A8"/>
    <w:multiLevelType w:val="singleLevel"/>
    <w:tmpl w:val="BEA677F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>
    <w:nsid w:val="7B9547A0"/>
    <w:multiLevelType w:val="hybridMultilevel"/>
    <w:tmpl w:val="B6A2E490"/>
    <w:lvl w:ilvl="0" w:tplc="5B18152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A27241"/>
    <w:multiLevelType w:val="hybridMultilevel"/>
    <w:tmpl w:val="8ED274AE"/>
    <w:lvl w:ilvl="0" w:tplc="A18A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5FEF8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6"/>
  </w:num>
  <w:num w:numId="4">
    <w:abstractNumId w:val="9"/>
  </w:num>
  <w:num w:numId="5">
    <w:abstractNumId w:val="17"/>
  </w:num>
  <w:num w:numId="6">
    <w:abstractNumId w:val="26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</w:rPr>
      </w:lvl>
    </w:lvlOverride>
  </w:num>
  <w:num w:numId="10">
    <w:abstractNumId w:val="7"/>
  </w:num>
  <w:num w:numId="11">
    <w:abstractNumId w:val="23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5"/>
  </w:num>
  <w:num w:numId="15">
    <w:abstractNumId w:val="4"/>
  </w:num>
  <w:num w:numId="16">
    <w:abstractNumId w:val="19"/>
  </w:num>
  <w:num w:numId="17">
    <w:abstractNumId w:val="31"/>
  </w:num>
  <w:num w:numId="18">
    <w:abstractNumId w:val="22"/>
  </w:num>
  <w:num w:numId="19">
    <w:abstractNumId w:val="20"/>
  </w:num>
  <w:num w:numId="20">
    <w:abstractNumId w:val="2"/>
  </w:num>
  <w:num w:numId="21">
    <w:abstractNumId w:val="28"/>
  </w:num>
  <w:num w:numId="22">
    <w:abstractNumId w:val="10"/>
  </w:num>
  <w:num w:numId="23">
    <w:abstractNumId w:val="18"/>
  </w:num>
  <w:num w:numId="24">
    <w:abstractNumId w:val="21"/>
  </w:num>
  <w:num w:numId="25">
    <w:abstractNumId w:val="8"/>
  </w:num>
  <w:num w:numId="26">
    <w:abstractNumId w:val="24"/>
  </w:num>
  <w:num w:numId="27">
    <w:abstractNumId w:val="1"/>
  </w:num>
  <w:num w:numId="28">
    <w:abstractNumId w:val="30"/>
  </w:num>
  <w:num w:numId="29">
    <w:abstractNumId w:val="27"/>
  </w:num>
  <w:num w:numId="30">
    <w:abstractNumId w:val="13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FB6"/>
    <w:rsid w:val="00007C6C"/>
    <w:rsid w:val="00012629"/>
    <w:rsid w:val="000147A6"/>
    <w:rsid w:val="000160C1"/>
    <w:rsid w:val="0002158F"/>
    <w:rsid w:val="0002341A"/>
    <w:rsid w:val="00025D65"/>
    <w:rsid w:val="00026FF2"/>
    <w:rsid w:val="00040650"/>
    <w:rsid w:val="00040F95"/>
    <w:rsid w:val="000413CE"/>
    <w:rsid w:val="00044A03"/>
    <w:rsid w:val="00046279"/>
    <w:rsid w:val="00047693"/>
    <w:rsid w:val="00052DAC"/>
    <w:rsid w:val="00060A01"/>
    <w:rsid w:val="0006693E"/>
    <w:rsid w:val="00070653"/>
    <w:rsid w:val="000738FF"/>
    <w:rsid w:val="00074285"/>
    <w:rsid w:val="0007504F"/>
    <w:rsid w:val="0007734D"/>
    <w:rsid w:val="000777CD"/>
    <w:rsid w:val="00081F16"/>
    <w:rsid w:val="000838EC"/>
    <w:rsid w:val="00096251"/>
    <w:rsid w:val="000A33B0"/>
    <w:rsid w:val="000B2E83"/>
    <w:rsid w:val="000B7A6B"/>
    <w:rsid w:val="000C2DD8"/>
    <w:rsid w:val="000C4E20"/>
    <w:rsid w:val="000C76DD"/>
    <w:rsid w:val="000D7F81"/>
    <w:rsid w:val="000E174E"/>
    <w:rsid w:val="000F23F5"/>
    <w:rsid w:val="0010480B"/>
    <w:rsid w:val="001116E5"/>
    <w:rsid w:val="00113365"/>
    <w:rsid w:val="0012202A"/>
    <w:rsid w:val="0012380E"/>
    <w:rsid w:val="0012640A"/>
    <w:rsid w:val="0013352B"/>
    <w:rsid w:val="00134F46"/>
    <w:rsid w:val="00144172"/>
    <w:rsid w:val="0014631D"/>
    <w:rsid w:val="00147D76"/>
    <w:rsid w:val="00150821"/>
    <w:rsid w:val="001627AF"/>
    <w:rsid w:val="00162BD4"/>
    <w:rsid w:val="00164292"/>
    <w:rsid w:val="00164E29"/>
    <w:rsid w:val="001663ED"/>
    <w:rsid w:val="00167A22"/>
    <w:rsid w:val="00167B74"/>
    <w:rsid w:val="00170101"/>
    <w:rsid w:val="0017135C"/>
    <w:rsid w:val="0018478C"/>
    <w:rsid w:val="00185ED5"/>
    <w:rsid w:val="001864E4"/>
    <w:rsid w:val="00187696"/>
    <w:rsid w:val="00190DE4"/>
    <w:rsid w:val="001A0BE6"/>
    <w:rsid w:val="001A12E0"/>
    <w:rsid w:val="001A6C38"/>
    <w:rsid w:val="001A73A2"/>
    <w:rsid w:val="001C502E"/>
    <w:rsid w:val="001C789D"/>
    <w:rsid w:val="001D3B1A"/>
    <w:rsid w:val="001D5545"/>
    <w:rsid w:val="001E38CA"/>
    <w:rsid w:val="001E434F"/>
    <w:rsid w:val="001E66C7"/>
    <w:rsid w:val="001F0EA1"/>
    <w:rsid w:val="00203EEA"/>
    <w:rsid w:val="00206F68"/>
    <w:rsid w:val="002229F6"/>
    <w:rsid w:val="00224CFC"/>
    <w:rsid w:val="00227198"/>
    <w:rsid w:val="00240603"/>
    <w:rsid w:val="00250194"/>
    <w:rsid w:val="002552DE"/>
    <w:rsid w:val="002559F2"/>
    <w:rsid w:val="00255B78"/>
    <w:rsid w:val="00255D44"/>
    <w:rsid w:val="002575BC"/>
    <w:rsid w:val="00260693"/>
    <w:rsid w:val="00265451"/>
    <w:rsid w:val="00265BE0"/>
    <w:rsid w:val="0027157A"/>
    <w:rsid w:val="00271FF0"/>
    <w:rsid w:val="002724C4"/>
    <w:rsid w:val="0028286D"/>
    <w:rsid w:val="00287492"/>
    <w:rsid w:val="00287CF5"/>
    <w:rsid w:val="00292B16"/>
    <w:rsid w:val="002A146D"/>
    <w:rsid w:val="002A3196"/>
    <w:rsid w:val="002B28E5"/>
    <w:rsid w:val="002B43C2"/>
    <w:rsid w:val="002C0030"/>
    <w:rsid w:val="002C316A"/>
    <w:rsid w:val="002D02B4"/>
    <w:rsid w:val="002D3265"/>
    <w:rsid w:val="002D39D7"/>
    <w:rsid w:val="002E6C10"/>
    <w:rsid w:val="002F18F6"/>
    <w:rsid w:val="002F3FDB"/>
    <w:rsid w:val="002F55A0"/>
    <w:rsid w:val="00300494"/>
    <w:rsid w:val="00303638"/>
    <w:rsid w:val="00310D81"/>
    <w:rsid w:val="003135D8"/>
    <w:rsid w:val="0032085D"/>
    <w:rsid w:val="0032245C"/>
    <w:rsid w:val="00323F3D"/>
    <w:rsid w:val="00335F8F"/>
    <w:rsid w:val="00337A1D"/>
    <w:rsid w:val="003415D8"/>
    <w:rsid w:val="0034794B"/>
    <w:rsid w:val="0035206B"/>
    <w:rsid w:val="00352B7E"/>
    <w:rsid w:val="003540CA"/>
    <w:rsid w:val="0035715E"/>
    <w:rsid w:val="003614E8"/>
    <w:rsid w:val="003636F3"/>
    <w:rsid w:val="00364BC3"/>
    <w:rsid w:val="00367531"/>
    <w:rsid w:val="00382E67"/>
    <w:rsid w:val="003A14BF"/>
    <w:rsid w:val="003A20A8"/>
    <w:rsid w:val="003A237C"/>
    <w:rsid w:val="003A2F18"/>
    <w:rsid w:val="003A2F21"/>
    <w:rsid w:val="003A61A7"/>
    <w:rsid w:val="003B2C93"/>
    <w:rsid w:val="003C4164"/>
    <w:rsid w:val="003C6A37"/>
    <w:rsid w:val="003D1C75"/>
    <w:rsid w:val="003E47E5"/>
    <w:rsid w:val="003F5967"/>
    <w:rsid w:val="003F699A"/>
    <w:rsid w:val="004028E5"/>
    <w:rsid w:val="004029BB"/>
    <w:rsid w:val="00404DDA"/>
    <w:rsid w:val="00412AB8"/>
    <w:rsid w:val="0041473D"/>
    <w:rsid w:val="00414F82"/>
    <w:rsid w:val="004203F2"/>
    <w:rsid w:val="00422EB9"/>
    <w:rsid w:val="00423F7D"/>
    <w:rsid w:val="004262D0"/>
    <w:rsid w:val="00440332"/>
    <w:rsid w:val="00450630"/>
    <w:rsid w:val="00453ABE"/>
    <w:rsid w:val="0046195D"/>
    <w:rsid w:val="004624D1"/>
    <w:rsid w:val="0046401B"/>
    <w:rsid w:val="004679E9"/>
    <w:rsid w:val="0047004B"/>
    <w:rsid w:val="00484B84"/>
    <w:rsid w:val="00485CE6"/>
    <w:rsid w:val="00486552"/>
    <w:rsid w:val="00490476"/>
    <w:rsid w:val="0049047E"/>
    <w:rsid w:val="004965B0"/>
    <w:rsid w:val="00496728"/>
    <w:rsid w:val="00497F91"/>
    <w:rsid w:val="004A1EBC"/>
    <w:rsid w:val="004A3837"/>
    <w:rsid w:val="004B52B7"/>
    <w:rsid w:val="004B5D46"/>
    <w:rsid w:val="004B6625"/>
    <w:rsid w:val="004B7642"/>
    <w:rsid w:val="004C0376"/>
    <w:rsid w:val="004C314B"/>
    <w:rsid w:val="004D0400"/>
    <w:rsid w:val="004E0D15"/>
    <w:rsid w:val="004E5089"/>
    <w:rsid w:val="004E5459"/>
    <w:rsid w:val="004F15C4"/>
    <w:rsid w:val="004F33B1"/>
    <w:rsid w:val="004F5C6C"/>
    <w:rsid w:val="00504520"/>
    <w:rsid w:val="00506E35"/>
    <w:rsid w:val="005120E5"/>
    <w:rsid w:val="00512D23"/>
    <w:rsid w:val="00512E36"/>
    <w:rsid w:val="005138AB"/>
    <w:rsid w:val="0051778B"/>
    <w:rsid w:val="00525B09"/>
    <w:rsid w:val="00527B5F"/>
    <w:rsid w:val="00544BE7"/>
    <w:rsid w:val="00547905"/>
    <w:rsid w:val="00547ACD"/>
    <w:rsid w:val="00555C48"/>
    <w:rsid w:val="00556F08"/>
    <w:rsid w:val="005638AD"/>
    <w:rsid w:val="00570E49"/>
    <w:rsid w:val="005713B0"/>
    <w:rsid w:val="00575C88"/>
    <w:rsid w:val="00575D79"/>
    <w:rsid w:val="00575F92"/>
    <w:rsid w:val="005768B6"/>
    <w:rsid w:val="005776E6"/>
    <w:rsid w:val="00582047"/>
    <w:rsid w:val="00586570"/>
    <w:rsid w:val="005921A2"/>
    <w:rsid w:val="005A7FB5"/>
    <w:rsid w:val="005B0138"/>
    <w:rsid w:val="005B7EC2"/>
    <w:rsid w:val="005C0EBB"/>
    <w:rsid w:val="005C0FCC"/>
    <w:rsid w:val="005C326F"/>
    <w:rsid w:val="005D4737"/>
    <w:rsid w:val="005D4922"/>
    <w:rsid w:val="005D66FB"/>
    <w:rsid w:val="005E1678"/>
    <w:rsid w:val="005E54E5"/>
    <w:rsid w:val="005F3CDE"/>
    <w:rsid w:val="005F52E1"/>
    <w:rsid w:val="005F5947"/>
    <w:rsid w:val="006001A8"/>
    <w:rsid w:val="00602ED4"/>
    <w:rsid w:val="00611806"/>
    <w:rsid w:val="00611E7E"/>
    <w:rsid w:val="00616BBF"/>
    <w:rsid w:val="00621F7E"/>
    <w:rsid w:val="00630CA6"/>
    <w:rsid w:val="006318C7"/>
    <w:rsid w:val="006321DD"/>
    <w:rsid w:val="0063610A"/>
    <w:rsid w:val="006361CB"/>
    <w:rsid w:val="0064360E"/>
    <w:rsid w:val="00651F7C"/>
    <w:rsid w:val="00655A88"/>
    <w:rsid w:val="00656863"/>
    <w:rsid w:val="00664822"/>
    <w:rsid w:val="006672B4"/>
    <w:rsid w:val="006679FD"/>
    <w:rsid w:val="0067294E"/>
    <w:rsid w:val="00676F45"/>
    <w:rsid w:val="0068102C"/>
    <w:rsid w:val="00681BF2"/>
    <w:rsid w:val="00682D70"/>
    <w:rsid w:val="00682FAE"/>
    <w:rsid w:val="006847C5"/>
    <w:rsid w:val="00685739"/>
    <w:rsid w:val="0068664E"/>
    <w:rsid w:val="006917F3"/>
    <w:rsid w:val="006942E4"/>
    <w:rsid w:val="00696B74"/>
    <w:rsid w:val="006A22D0"/>
    <w:rsid w:val="006A6A8B"/>
    <w:rsid w:val="006B6DC2"/>
    <w:rsid w:val="006B7B51"/>
    <w:rsid w:val="006D4A5C"/>
    <w:rsid w:val="006D541E"/>
    <w:rsid w:val="006E1146"/>
    <w:rsid w:val="006E260B"/>
    <w:rsid w:val="006E37C6"/>
    <w:rsid w:val="006F1191"/>
    <w:rsid w:val="006F3EDA"/>
    <w:rsid w:val="00705824"/>
    <w:rsid w:val="0070695D"/>
    <w:rsid w:val="007073B7"/>
    <w:rsid w:val="0071013E"/>
    <w:rsid w:val="007170FB"/>
    <w:rsid w:val="0072157B"/>
    <w:rsid w:val="0072364F"/>
    <w:rsid w:val="00723B50"/>
    <w:rsid w:val="00731E8C"/>
    <w:rsid w:val="00740B08"/>
    <w:rsid w:val="00746C33"/>
    <w:rsid w:val="00755060"/>
    <w:rsid w:val="00755CBC"/>
    <w:rsid w:val="00756046"/>
    <w:rsid w:val="007562E6"/>
    <w:rsid w:val="00761D67"/>
    <w:rsid w:val="0076230A"/>
    <w:rsid w:val="00763638"/>
    <w:rsid w:val="00763789"/>
    <w:rsid w:val="0076663F"/>
    <w:rsid w:val="00774C23"/>
    <w:rsid w:val="007807DC"/>
    <w:rsid w:val="007861C7"/>
    <w:rsid w:val="00792018"/>
    <w:rsid w:val="007A177C"/>
    <w:rsid w:val="007A1831"/>
    <w:rsid w:val="007A3196"/>
    <w:rsid w:val="007A3559"/>
    <w:rsid w:val="007A5000"/>
    <w:rsid w:val="007B479A"/>
    <w:rsid w:val="007C4D0F"/>
    <w:rsid w:val="007D2F2B"/>
    <w:rsid w:val="007D7D0C"/>
    <w:rsid w:val="007D7F7F"/>
    <w:rsid w:val="007E2256"/>
    <w:rsid w:val="007E3A8A"/>
    <w:rsid w:val="007E4700"/>
    <w:rsid w:val="007E5C8F"/>
    <w:rsid w:val="007F08CE"/>
    <w:rsid w:val="007F1289"/>
    <w:rsid w:val="00805E85"/>
    <w:rsid w:val="008126EE"/>
    <w:rsid w:val="00815401"/>
    <w:rsid w:val="00816F2B"/>
    <w:rsid w:val="00817782"/>
    <w:rsid w:val="00825D38"/>
    <w:rsid w:val="008377C4"/>
    <w:rsid w:val="00837D07"/>
    <w:rsid w:val="008459DC"/>
    <w:rsid w:val="00853207"/>
    <w:rsid w:val="008533AE"/>
    <w:rsid w:val="008541A3"/>
    <w:rsid w:val="00857202"/>
    <w:rsid w:val="008601CB"/>
    <w:rsid w:val="00861A3F"/>
    <w:rsid w:val="008678F1"/>
    <w:rsid w:val="0087408B"/>
    <w:rsid w:val="00884491"/>
    <w:rsid w:val="00890FA4"/>
    <w:rsid w:val="0089773A"/>
    <w:rsid w:val="008A0116"/>
    <w:rsid w:val="008A3004"/>
    <w:rsid w:val="008A38BE"/>
    <w:rsid w:val="008A41DE"/>
    <w:rsid w:val="008A4D05"/>
    <w:rsid w:val="008B5BDD"/>
    <w:rsid w:val="008B5DF8"/>
    <w:rsid w:val="008C2000"/>
    <w:rsid w:val="008D11EE"/>
    <w:rsid w:val="008D30FE"/>
    <w:rsid w:val="008D6641"/>
    <w:rsid w:val="008D7F77"/>
    <w:rsid w:val="008E2168"/>
    <w:rsid w:val="008E3E37"/>
    <w:rsid w:val="008E579E"/>
    <w:rsid w:val="008F1BB9"/>
    <w:rsid w:val="008F6664"/>
    <w:rsid w:val="008F7BA1"/>
    <w:rsid w:val="009053C5"/>
    <w:rsid w:val="00913578"/>
    <w:rsid w:val="009139F2"/>
    <w:rsid w:val="00917237"/>
    <w:rsid w:val="00920A45"/>
    <w:rsid w:val="00925378"/>
    <w:rsid w:val="00925786"/>
    <w:rsid w:val="00926CD1"/>
    <w:rsid w:val="00931EA2"/>
    <w:rsid w:val="00932F32"/>
    <w:rsid w:val="00932F6B"/>
    <w:rsid w:val="00933FAD"/>
    <w:rsid w:val="0094357B"/>
    <w:rsid w:val="00944DAD"/>
    <w:rsid w:val="009451B5"/>
    <w:rsid w:val="00946028"/>
    <w:rsid w:val="0095202D"/>
    <w:rsid w:val="0095568A"/>
    <w:rsid w:val="009558A7"/>
    <w:rsid w:val="00966A7D"/>
    <w:rsid w:val="009724CD"/>
    <w:rsid w:val="009729BC"/>
    <w:rsid w:val="009968B5"/>
    <w:rsid w:val="00997485"/>
    <w:rsid w:val="009A4D08"/>
    <w:rsid w:val="009C3989"/>
    <w:rsid w:val="009C503C"/>
    <w:rsid w:val="009D0582"/>
    <w:rsid w:val="009E002B"/>
    <w:rsid w:val="009E0A14"/>
    <w:rsid w:val="009E2F6D"/>
    <w:rsid w:val="009E748B"/>
    <w:rsid w:val="009E7929"/>
    <w:rsid w:val="009F558D"/>
    <w:rsid w:val="009F7660"/>
    <w:rsid w:val="00A11701"/>
    <w:rsid w:val="00A1194D"/>
    <w:rsid w:val="00A13BC2"/>
    <w:rsid w:val="00A21891"/>
    <w:rsid w:val="00A255DB"/>
    <w:rsid w:val="00A258B7"/>
    <w:rsid w:val="00A26462"/>
    <w:rsid w:val="00A30C09"/>
    <w:rsid w:val="00A35479"/>
    <w:rsid w:val="00A37778"/>
    <w:rsid w:val="00A415B5"/>
    <w:rsid w:val="00A45C42"/>
    <w:rsid w:val="00A528ED"/>
    <w:rsid w:val="00A556BE"/>
    <w:rsid w:val="00A57FCA"/>
    <w:rsid w:val="00A60635"/>
    <w:rsid w:val="00A673D1"/>
    <w:rsid w:val="00A70660"/>
    <w:rsid w:val="00A736BF"/>
    <w:rsid w:val="00A74BFC"/>
    <w:rsid w:val="00A81C93"/>
    <w:rsid w:val="00A96C2A"/>
    <w:rsid w:val="00A97AB3"/>
    <w:rsid w:val="00AA1853"/>
    <w:rsid w:val="00AA61FE"/>
    <w:rsid w:val="00AB2287"/>
    <w:rsid w:val="00AC3902"/>
    <w:rsid w:val="00AC6A58"/>
    <w:rsid w:val="00AD0A22"/>
    <w:rsid w:val="00AD7B4B"/>
    <w:rsid w:val="00AE0952"/>
    <w:rsid w:val="00AE0DCD"/>
    <w:rsid w:val="00AE1A9D"/>
    <w:rsid w:val="00AE2B6C"/>
    <w:rsid w:val="00AE3438"/>
    <w:rsid w:val="00AE3D08"/>
    <w:rsid w:val="00AE4C28"/>
    <w:rsid w:val="00AF6E7C"/>
    <w:rsid w:val="00B079C5"/>
    <w:rsid w:val="00B135ED"/>
    <w:rsid w:val="00B13D9A"/>
    <w:rsid w:val="00B20F64"/>
    <w:rsid w:val="00B22D0B"/>
    <w:rsid w:val="00B23200"/>
    <w:rsid w:val="00B268F7"/>
    <w:rsid w:val="00B43E4D"/>
    <w:rsid w:val="00B47A5D"/>
    <w:rsid w:val="00B62B7C"/>
    <w:rsid w:val="00B63ACC"/>
    <w:rsid w:val="00B63BF9"/>
    <w:rsid w:val="00B666DC"/>
    <w:rsid w:val="00B73BD9"/>
    <w:rsid w:val="00B76B37"/>
    <w:rsid w:val="00BB3E93"/>
    <w:rsid w:val="00BB7ED9"/>
    <w:rsid w:val="00BC342C"/>
    <w:rsid w:val="00BC3F69"/>
    <w:rsid w:val="00BE100F"/>
    <w:rsid w:val="00BE2248"/>
    <w:rsid w:val="00BF55C0"/>
    <w:rsid w:val="00BF59A4"/>
    <w:rsid w:val="00C0497D"/>
    <w:rsid w:val="00C07716"/>
    <w:rsid w:val="00C1692F"/>
    <w:rsid w:val="00C22003"/>
    <w:rsid w:val="00C2521A"/>
    <w:rsid w:val="00C26C64"/>
    <w:rsid w:val="00C44D20"/>
    <w:rsid w:val="00C4706D"/>
    <w:rsid w:val="00C50336"/>
    <w:rsid w:val="00C61087"/>
    <w:rsid w:val="00C63E7F"/>
    <w:rsid w:val="00C6662F"/>
    <w:rsid w:val="00C73CCF"/>
    <w:rsid w:val="00C76366"/>
    <w:rsid w:val="00C8181D"/>
    <w:rsid w:val="00C84460"/>
    <w:rsid w:val="00C9019D"/>
    <w:rsid w:val="00CB42BF"/>
    <w:rsid w:val="00CC1078"/>
    <w:rsid w:val="00CC13C2"/>
    <w:rsid w:val="00CC149A"/>
    <w:rsid w:val="00CC658D"/>
    <w:rsid w:val="00CD05AD"/>
    <w:rsid w:val="00CD6832"/>
    <w:rsid w:val="00CE087C"/>
    <w:rsid w:val="00CE0B23"/>
    <w:rsid w:val="00CE34B5"/>
    <w:rsid w:val="00CE494D"/>
    <w:rsid w:val="00CF1F15"/>
    <w:rsid w:val="00CF3B98"/>
    <w:rsid w:val="00CF58A3"/>
    <w:rsid w:val="00D0238B"/>
    <w:rsid w:val="00D02D7A"/>
    <w:rsid w:val="00D06063"/>
    <w:rsid w:val="00D10FBF"/>
    <w:rsid w:val="00D163BE"/>
    <w:rsid w:val="00D16FB5"/>
    <w:rsid w:val="00D17272"/>
    <w:rsid w:val="00D20CF3"/>
    <w:rsid w:val="00D22D09"/>
    <w:rsid w:val="00D26FF0"/>
    <w:rsid w:val="00D32AF1"/>
    <w:rsid w:val="00D40977"/>
    <w:rsid w:val="00D42796"/>
    <w:rsid w:val="00D42C51"/>
    <w:rsid w:val="00D43029"/>
    <w:rsid w:val="00D43362"/>
    <w:rsid w:val="00D5180B"/>
    <w:rsid w:val="00D6249C"/>
    <w:rsid w:val="00D72214"/>
    <w:rsid w:val="00D741B0"/>
    <w:rsid w:val="00D91BCA"/>
    <w:rsid w:val="00D94E99"/>
    <w:rsid w:val="00D95876"/>
    <w:rsid w:val="00D966CB"/>
    <w:rsid w:val="00DA7FC3"/>
    <w:rsid w:val="00DB3E5A"/>
    <w:rsid w:val="00DB519A"/>
    <w:rsid w:val="00DC5C3D"/>
    <w:rsid w:val="00DC6029"/>
    <w:rsid w:val="00DD2A1E"/>
    <w:rsid w:val="00DD41C0"/>
    <w:rsid w:val="00DF3CF9"/>
    <w:rsid w:val="00DF43A4"/>
    <w:rsid w:val="00DF74D2"/>
    <w:rsid w:val="00E06575"/>
    <w:rsid w:val="00E0786F"/>
    <w:rsid w:val="00E14487"/>
    <w:rsid w:val="00E204DA"/>
    <w:rsid w:val="00E307F7"/>
    <w:rsid w:val="00E31C20"/>
    <w:rsid w:val="00E32110"/>
    <w:rsid w:val="00E37022"/>
    <w:rsid w:val="00E43AE3"/>
    <w:rsid w:val="00E44D35"/>
    <w:rsid w:val="00E46FA9"/>
    <w:rsid w:val="00E5227D"/>
    <w:rsid w:val="00E6138A"/>
    <w:rsid w:val="00E63683"/>
    <w:rsid w:val="00E63ACF"/>
    <w:rsid w:val="00E66158"/>
    <w:rsid w:val="00E67E79"/>
    <w:rsid w:val="00E74E3A"/>
    <w:rsid w:val="00E7535B"/>
    <w:rsid w:val="00E836B7"/>
    <w:rsid w:val="00E86A77"/>
    <w:rsid w:val="00E86E6D"/>
    <w:rsid w:val="00E93081"/>
    <w:rsid w:val="00E945C9"/>
    <w:rsid w:val="00E94A91"/>
    <w:rsid w:val="00E9594A"/>
    <w:rsid w:val="00EA0000"/>
    <w:rsid w:val="00EC078E"/>
    <w:rsid w:val="00EE21DB"/>
    <w:rsid w:val="00EE22F2"/>
    <w:rsid w:val="00EE2761"/>
    <w:rsid w:val="00F005B3"/>
    <w:rsid w:val="00F02F49"/>
    <w:rsid w:val="00F069D0"/>
    <w:rsid w:val="00F10958"/>
    <w:rsid w:val="00F14440"/>
    <w:rsid w:val="00F14A6E"/>
    <w:rsid w:val="00F16B60"/>
    <w:rsid w:val="00F17E91"/>
    <w:rsid w:val="00F2404A"/>
    <w:rsid w:val="00F3469C"/>
    <w:rsid w:val="00F35AD8"/>
    <w:rsid w:val="00F36405"/>
    <w:rsid w:val="00F43A0A"/>
    <w:rsid w:val="00F445F0"/>
    <w:rsid w:val="00F463A9"/>
    <w:rsid w:val="00F52BFE"/>
    <w:rsid w:val="00F60FB6"/>
    <w:rsid w:val="00F620B9"/>
    <w:rsid w:val="00F64AB3"/>
    <w:rsid w:val="00F663C4"/>
    <w:rsid w:val="00F763B1"/>
    <w:rsid w:val="00F8202E"/>
    <w:rsid w:val="00F90B5B"/>
    <w:rsid w:val="00FA0703"/>
    <w:rsid w:val="00FA4453"/>
    <w:rsid w:val="00FA4BA4"/>
    <w:rsid w:val="00FB2318"/>
    <w:rsid w:val="00FB4112"/>
    <w:rsid w:val="00FC0082"/>
    <w:rsid w:val="00FC4CA7"/>
    <w:rsid w:val="00FC651B"/>
    <w:rsid w:val="00FC7FCD"/>
    <w:rsid w:val="00FE31BA"/>
    <w:rsid w:val="00FE3A60"/>
    <w:rsid w:val="00FE475B"/>
    <w:rsid w:val="00FE7DE7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265B3F1-F944-4A0D-9F63-68708E89B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qFormat/>
    <w:rsid w:val="00A1194D"/>
    <w:pPr>
      <w:keepNext/>
      <w:jc w:val="both"/>
      <w:outlineLvl w:val="1"/>
    </w:pPr>
    <w:rPr>
      <w:b/>
      <w:sz w:val="24"/>
    </w:rPr>
  </w:style>
  <w:style w:type="paragraph" w:styleId="Naslov4">
    <w:name w:val="heading 4"/>
    <w:basedOn w:val="Navaden"/>
    <w:next w:val="Navaden"/>
    <w:qFormat/>
    <w:rsid w:val="00A1194D"/>
    <w:pPr>
      <w:keepNext/>
      <w:jc w:val="both"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rsid w:val="00134F46"/>
    <w:pPr>
      <w:tabs>
        <w:tab w:val="left" w:pos="1134"/>
        <w:tab w:val="center" w:pos="3969"/>
        <w:tab w:val="right" w:pos="8887"/>
      </w:tabs>
      <w:jc w:val="both"/>
    </w:pPr>
    <w:rPr>
      <w:sz w:val="24"/>
    </w:rPr>
  </w:style>
  <w:style w:type="paragraph" w:styleId="Telobesedila-zamik">
    <w:name w:val="Body Text Indent"/>
    <w:basedOn w:val="Navaden"/>
    <w:rsid w:val="00134F46"/>
    <w:pPr>
      <w:tabs>
        <w:tab w:val="left" w:pos="1134"/>
        <w:tab w:val="center" w:pos="3969"/>
        <w:tab w:val="right" w:pos="8887"/>
      </w:tabs>
      <w:jc w:val="both"/>
    </w:pPr>
    <w:rPr>
      <w:b/>
      <w:sz w:val="24"/>
    </w:rPr>
  </w:style>
  <w:style w:type="paragraph" w:styleId="Telobesedila2">
    <w:name w:val="Body Text 2"/>
    <w:basedOn w:val="Navaden"/>
    <w:rsid w:val="00A1194D"/>
    <w:pPr>
      <w:spacing w:after="120" w:line="480" w:lineRule="auto"/>
    </w:pPr>
  </w:style>
  <w:style w:type="paragraph" w:styleId="Telobesedila3">
    <w:name w:val="Body Text 3"/>
    <w:basedOn w:val="Navaden"/>
    <w:rsid w:val="00A1194D"/>
    <w:pPr>
      <w:spacing w:after="120"/>
    </w:pPr>
    <w:rPr>
      <w:sz w:val="16"/>
      <w:szCs w:val="16"/>
    </w:rPr>
  </w:style>
  <w:style w:type="paragraph" w:styleId="Telobesedila-zamik2">
    <w:name w:val="Body Text Indent 2"/>
    <w:basedOn w:val="Navaden"/>
    <w:rsid w:val="00A1194D"/>
    <w:pPr>
      <w:spacing w:after="120" w:line="480" w:lineRule="auto"/>
      <w:ind w:left="283"/>
    </w:pPr>
  </w:style>
  <w:style w:type="paragraph" w:customStyle="1" w:styleId="BodyText21">
    <w:name w:val="Body Text 21"/>
    <w:basedOn w:val="Navaden"/>
    <w:rsid w:val="00A1194D"/>
    <w:pPr>
      <w:tabs>
        <w:tab w:val="left" w:pos="1134"/>
        <w:tab w:val="center" w:pos="3969"/>
        <w:tab w:val="right" w:pos="8887"/>
      </w:tabs>
      <w:jc w:val="both"/>
    </w:pPr>
    <w:rPr>
      <w:b/>
      <w:sz w:val="24"/>
    </w:rPr>
  </w:style>
  <w:style w:type="character" w:styleId="Hiperpovezava">
    <w:name w:val="Hyperlink"/>
    <w:rsid w:val="00A1194D"/>
    <w:rPr>
      <w:color w:val="0000FF"/>
      <w:u w:val="single"/>
    </w:rPr>
  </w:style>
  <w:style w:type="paragraph" w:styleId="Besedilooblaka">
    <w:name w:val="Balloon Text"/>
    <w:basedOn w:val="Navaden"/>
    <w:semiHidden/>
    <w:rsid w:val="00044A03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8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5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senice.s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jesenice.si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jesenice.si" TargetMode="External"/><Relationship Id="rId2" Type="http://schemas.openxmlformats.org/officeDocument/2006/relationships/oleObject" Target="embeddings/oleObject2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Vsi_upor\Razno\Glava_samo_prva_stran\&#382;upan_pod&#382;upan\Normal_&#382;upan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Normal_župan.dot</Template>
  <TotalTime>0</TotalTime>
  <Pages>3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9262</CharactersWithSpaces>
  <SharedDoc>false</SharedDoc>
  <HLinks>
    <vt:vector size="18" baseType="variant"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  <vt:variant>
        <vt:i4>7864367</vt:i4>
      </vt:variant>
      <vt:variant>
        <vt:i4>14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  <vt:variant>
        <vt:i4>7864367</vt:i4>
      </vt:variant>
      <vt:variant>
        <vt:i4>8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Damjan Mladenović</cp:lastModifiedBy>
  <cp:revision>2</cp:revision>
  <cp:lastPrinted>2016-02-03T12:07:00Z</cp:lastPrinted>
  <dcterms:created xsi:type="dcterms:W3CDTF">2016-02-16T07:24:00Z</dcterms:created>
  <dcterms:modified xsi:type="dcterms:W3CDTF">2016-02-16T07:24:00Z</dcterms:modified>
</cp:coreProperties>
</file>